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A1E" w:rsidRPr="00A343F5" w:rsidRDefault="00953A1E" w:rsidP="00953A1E">
      <w:pPr>
        <w:pStyle w:val="Kopfzeile"/>
        <w:tabs>
          <w:tab w:val="clear" w:pos="4536"/>
          <w:tab w:val="clear" w:pos="9072"/>
        </w:tabs>
        <w:spacing w:after="120"/>
        <w:ind w:firstLine="426"/>
        <w:rPr>
          <w:rFonts w:ascii="Arial" w:hAnsi="Arial" w:cs="Arial"/>
          <w:b/>
          <w:bCs/>
          <w:sz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2"/>
          <w:u w:val="single"/>
          <w:lang w:val="en-US"/>
        </w:rPr>
        <w:t>Participants</w:t>
      </w:r>
    </w:p>
    <w:tbl>
      <w:tblPr>
        <w:tblW w:w="9034" w:type="dxa"/>
        <w:jc w:val="center"/>
        <w:tblInd w:w="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2212"/>
        <w:gridCol w:w="1332"/>
        <w:gridCol w:w="2551"/>
        <w:gridCol w:w="917"/>
      </w:tblGrid>
      <w:tr w:rsidR="00953A1E" w:rsidRPr="001C4994" w:rsidTr="00BF34D5">
        <w:trPr>
          <w:cantSplit/>
          <w:trHeight w:val="396"/>
          <w:tblHeader/>
          <w:jc w:val="center"/>
        </w:trPr>
        <w:tc>
          <w:tcPr>
            <w:tcW w:w="2022" w:type="dxa"/>
            <w:tcBorders>
              <w:top w:val="single" w:sz="4" w:space="0" w:color="auto"/>
            </w:tcBorders>
            <w:shd w:val="clear" w:color="auto" w:fill="B3B3B3"/>
            <w:noWrap/>
            <w:vAlign w:val="center"/>
          </w:tcPr>
          <w:p w:rsidR="00953A1E" w:rsidRPr="001C4994" w:rsidRDefault="00953A1E" w:rsidP="00BF34D5">
            <w:pPr>
              <w:rPr>
                <w:rFonts w:ascii="Arial" w:hAnsi="Arial" w:cs="Arial"/>
                <w:b/>
                <w:bCs/>
              </w:rPr>
            </w:pPr>
            <w:r w:rsidRPr="001C4994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2212" w:type="dxa"/>
            <w:tcBorders>
              <w:top w:val="single" w:sz="4" w:space="0" w:color="auto"/>
            </w:tcBorders>
            <w:shd w:val="clear" w:color="auto" w:fill="B3B3B3"/>
          </w:tcPr>
          <w:p w:rsidR="00953A1E" w:rsidRPr="001C4994" w:rsidRDefault="00953A1E" w:rsidP="00BF34D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Participating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953A1E" w:rsidRPr="001C4994" w:rsidRDefault="00953A1E" w:rsidP="00BF34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4994">
              <w:rPr>
                <w:rFonts w:ascii="Arial" w:hAnsi="Arial" w:cs="Arial"/>
                <w:b/>
                <w:bCs/>
              </w:rPr>
              <w:t>Abbr.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B3B3B3"/>
            <w:noWrap/>
            <w:vAlign w:val="center"/>
          </w:tcPr>
          <w:p w:rsidR="00953A1E" w:rsidRPr="001C4994" w:rsidRDefault="00953A1E" w:rsidP="00BF34D5">
            <w:pPr>
              <w:rPr>
                <w:rFonts w:ascii="Arial" w:hAnsi="Arial" w:cs="Arial"/>
                <w:b/>
                <w:bCs/>
              </w:rPr>
            </w:pPr>
            <w:r w:rsidRPr="001C4994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953A1E" w:rsidRPr="001C4994" w:rsidRDefault="00953A1E" w:rsidP="00BF34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4994">
              <w:rPr>
                <w:rFonts w:ascii="Arial" w:hAnsi="Arial" w:cs="Arial"/>
                <w:b/>
                <w:bCs/>
              </w:rPr>
              <w:t>Abbr.</w:t>
            </w:r>
          </w:p>
        </w:tc>
      </w:tr>
      <w:tr w:rsidR="00AF55E0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AF55E0" w:rsidRPr="003B3B28" w:rsidRDefault="00AF55E0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 Zhi</w:t>
            </w:r>
          </w:p>
        </w:tc>
        <w:tc>
          <w:tcPr>
            <w:tcW w:w="2212" w:type="dxa"/>
            <w:shd w:val="clear" w:color="auto" w:fill="FFFFFF"/>
          </w:tcPr>
          <w:p w:rsidR="00AF55E0" w:rsidRDefault="00AF55E0" w:rsidP="00BF34D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(dial-in)</w:t>
            </w:r>
          </w:p>
        </w:tc>
        <w:tc>
          <w:tcPr>
            <w:tcW w:w="1332" w:type="dxa"/>
            <w:shd w:val="clear" w:color="auto" w:fill="FFFFFF"/>
          </w:tcPr>
          <w:p w:rsidR="00AF55E0" w:rsidRDefault="00AF55E0" w:rsidP="00BF34D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MZ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AF55E0" w:rsidRDefault="00AF55E0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917" w:type="dxa"/>
            <w:shd w:val="clear" w:color="auto" w:fill="FFFFFF"/>
          </w:tcPr>
          <w:p w:rsidR="00AF55E0" w:rsidRDefault="00AF55E0" w:rsidP="00BF34D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CM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3B3B28" w:rsidRDefault="00953A1E" w:rsidP="00BF34D5">
            <w:pPr>
              <w:rPr>
                <w:rFonts w:ascii="Arial" w:hAnsi="Arial" w:cs="Arial"/>
                <w:lang w:val="en-US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Michael </w:t>
            </w:r>
            <w:r w:rsidRPr="003B3B28">
              <w:rPr>
                <w:rFonts w:ascii="Arial" w:hAnsi="Arial" w:cs="Arial"/>
                <w:b/>
                <w:lang w:val="en-US"/>
              </w:rPr>
              <w:t>Klotz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MK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Pr="00972CE7" w:rsidRDefault="00953A1E" w:rsidP="00BF34D5">
            <w:pPr>
              <w:rPr>
                <w:rFonts w:ascii="Arial" w:hAnsi="Arial" w:cs="Arial"/>
                <w:lang w:val="en-US"/>
              </w:rPr>
            </w:pPr>
            <w:r w:rsidRPr="00972CE7">
              <w:rPr>
                <w:rFonts w:ascii="Arial" w:hAnsi="Arial" w:cs="Arial"/>
                <w:lang w:val="en-US"/>
              </w:rPr>
              <w:t>Deutsche Telekom</w:t>
            </w:r>
          </w:p>
        </w:tc>
        <w:tc>
          <w:tcPr>
            <w:tcW w:w="917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  <w:b/>
                <w:lang w:val="en-US"/>
              </w:rPr>
            </w:pPr>
            <w:r w:rsidRPr="00972CE7">
              <w:rPr>
                <w:rFonts w:ascii="Arial" w:hAnsi="Arial" w:cs="Arial"/>
                <w:b/>
                <w:lang w:val="en-US"/>
              </w:rPr>
              <w:t>DT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  <w:vAlign w:val="center"/>
          </w:tcPr>
          <w:p w:rsidR="00953A1E" w:rsidRPr="003B3B28" w:rsidRDefault="00953A1E" w:rsidP="00BF34D5">
            <w:pPr>
              <w:rPr>
                <w:rFonts w:ascii="Arial" w:hAnsi="Arial" w:cs="Arial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Klaus </w:t>
            </w:r>
            <w:r w:rsidRPr="003B3B28">
              <w:rPr>
                <w:rFonts w:ascii="Arial" w:hAnsi="Arial" w:cs="Arial"/>
                <w:b/>
                <w:lang w:val="en-US"/>
              </w:rPr>
              <w:t>Martiny</w:t>
            </w:r>
          </w:p>
        </w:tc>
        <w:tc>
          <w:tcPr>
            <w:tcW w:w="2212" w:type="dxa"/>
            <w:shd w:val="clear" w:color="auto" w:fill="FFFFFF"/>
          </w:tcPr>
          <w:p w:rsidR="00953A1E" w:rsidRPr="00972CE7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  <w:vAlign w:val="center"/>
          </w:tcPr>
          <w:p w:rsidR="00953A1E" w:rsidRPr="00972CE7" w:rsidRDefault="00953A1E" w:rsidP="00BF34D5">
            <w:pPr>
              <w:rPr>
                <w:rFonts w:ascii="Arial" w:hAnsi="Arial" w:cs="Arial"/>
                <w:b/>
                <w:bCs/>
              </w:rPr>
            </w:pPr>
            <w:r w:rsidRPr="00972CE7">
              <w:rPr>
                <w:rFonts w:ascii="Arial" w:hAnsi="Arial" w:cs="Arial"/>
                <w:b/>
                <w:bCs/>
                <w:lang w:val="en-US"/>
              </w:rPr>
              <w:t>KM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Pr="00972CE7" w:rsidRDefault="00953A1E" w:rsidP="00BF34D5">
            <w:pPr>
              <w:rPr>
                <w:rFonts w:ascii="Arial" w:hAnsi="Arial" w:cs="Arial"/>
                <w:lang w:val="en-US"/>
              </w:rPr>
            </w:pPr>
            <w:r w:rsidRPr="00972CE7">
              <w:rPr>
                <w:rFonts w:ascii="Arial" w:hAnsi="Arial" w:cs="Arial"/>
                <w:lang w:val="en-US"/>
              </w:rPr>
              <w:t>Deutsche Telekom</w:t>
            </w:r>
          </w:p>
        </w:tc>
        <w:tc>
          <w:tcPr>
            <w:tcW w:w="917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  <w:b/>
                <w:bCs/>
              </w:rPr>
            </w:pPr>
            <w:r w:rsidRPr="00972CE7">
              <w:rPr>
                <w:rFonts w:ascii="Arial" w:hAnsi="Arial" w:cs="Arial"/>
                <w:b/>
                <w:bCs/>
                <w:lang w:val="en-US"/>
              </w:rPr>
              <w:t>DT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  <w:vAlign w:val="center"/>
          </w:tcPr>
          <w:p w:rsidR="00953A1E" w:rsidRPr="003B3B28" w:rsidRDefault="00953A1E" w:rsidP="00BF34D5">
            <w:pPr>
              <w:rPr>
                <w:rFonts w:ascii="Arial" w:hAnsi="Arial" w:cs="Arial"/>
                <w:lang w:val="en-US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Bernd </w:t>
            </w:r>
            <w:r w:rsidRPr="003B3B28">
              <w:rPr>
                <w:rFonts w:ascii="Arial" w:hAnsi="Arial" w:cs="Arial"/>
                <w:b/>
                <w:lang w:val="en-US"/>
              </w:rPr>
              <w:t>Zeuner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  <w:vAlign w:val="center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BZ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Deutsche Telekom</w:t>
            </w:r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DT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  <w:vAlign w:val="center"/>
          </w:tcPr>
          <w:p w:rsidR="00953A1E" w:rsidRPr="003B3B28" w:rsidRDefault="00953A1E" w:rsidP="00BF34D5">
            <w:pPr>
              <w:rPr>
                <w:rFonts w:ascii="Arial" w:hAnsi="Arial" w:cs="Arial"/>
                <w:lang w:val="en-US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Michael </w:t>
            </w:r>
            <w:r w:rsidRPr="003B3B28">
              <w:rPr>
                <w:rFonts w:ascii="Arial" w:hAnsi="Arial" w:cs="Arial"/>
                <w:b/>
                <w:lang w:val="en-US"/>
              </w:rPr>
              <w:t>Geipl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  <w:vAlign w:val="center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MG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Deutsche Telekom</w:t>
            </w:r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DT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3B3B28" w:rsidRDefault="00953A1E" w:rsidP="00BF34D5">
            <w:pPr>
              <w:rPr>
                <w:rFonts w:ascii="Arial" w:hAnsi="Arial" w:cs="Arial"/>
                <w:lang w:val="en-US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Massimo </w:t>
            </w:r>
            <w:r w:rsidRPr="003B3B28">
              <w:rPr>
                <w:rFonts w:ascii="Arial" w:hAnsi="Arial" w:cs="Arial"/>
                <w:b/>
                <w:lang w:val="en-US"/>
              </w:rPr>
              <w:t>Banzi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MB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Telecom Italia</w:t>
            </w:r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TI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3B3B28" w:rsidRDefault="00953A1E" w:rsidP="00BF34D5">
            <w:pPr>
              <w:rPr>
                <w:rFonts w:ascii="Arial" w:hAnsi="Arial" w:cs="Arial"/>
                <w:lang w:val="en-US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Andrea </w:t>
            </w:r>
            <w:r w:rsidRPr="003B3B28">
              <w:rPr>
                <w:rFonts w:ascii="Arial" w:hAnsi="Arial" w:cs="Arial"/>
                <w:b/>
                <w:lang w:val="en-US"/>
              </w:rPr>
              <w:t>Buldorini</w:t>
            </w:r>
          </w:p>
        </w:tc>
        <w:tc>
          <w:tcPr>
            <w:tcW w:w="221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(dial-in)</w:t>
            </w:r>
          </w:p>
        </w:tc>
        <w:tc>
          <w:tcPr>
            <w:tcW w:w="133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AB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Telecom Italia</w:t>
            </w:r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TI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Default="00953A1E" w:rsidP="00BF34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Simone </w:t>
            </w:r>
            <w:r w:rsidRPr="00953A1E">
              <w:rPr>
                <w:rFonts w:ascii="Arial" w:hAnsi="Arial" w:cs="Arial"/>
                <w:b/>
              </w:rPr>
              <w:t>Bizzarri</w:t>
            </w:r>
          </w:p>
        </w:tc>
        <w:tc>
          <w:tcPr>
            <w:tcW w:w="221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(dial-in)</w:t>
            </w:r>
          </w:p>
        </w:tc>
        <w:tc>
          <w:tcPr>
            <w:tcW w:w="133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SB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Telecom Italia</w:t>
            </w:r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TI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3B3B28" w:rsidRDefault="00953A1E" w:rsidP="00BF34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Jose Ramon </w:t>
            </w:r>
            <w:r w:rsidRPr="00FD58F6">
              <w:rPr>
                <w:rFonts w:ascii="Arial" w:hAnsi="Arial" w:cs="Arial"/>
                <w:b/>
              </w:rPr>
              <w:t>Yeste Serrano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JRY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Telefonica</w:t>
            </w:r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3B3B28" w:rsidRDefault="00953A1E" w:rsidP="00BF34D5">
            <w:pPr>
              <w:rPr>
                <w:rFonts w:ascii="Arial" w:hAnsi="Arial" w:cs="Arial"/>
              </w:rPr>
            </w:pPr>
            <w:r w:rsidRPr="003B3B28">
              <w:rPr>
                <w:rFonts w:ascii="Arial" w:hAnsi="Arial" w:cs="Arial"/>
              </w:rPr>
              <w:t xml:space="preserve">Klaus </w:t>
            </w:r>
            <w:r w:rsidRPr="003B3B28">
              <w:rPr>
                <w:rFonts w:ascii="Arial" w:hAnsi="Arial" w:cs="Arial"/>
                <w:b/>
              </w:rPr>
              <w:t>Moschner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KMO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Pr="00972CE7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NGMN</w:t>
            </w:r>
          </w:p>
        </w:tc>
        <w:tc>
          <w:tcPr>
            <w:tcW w:w="917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N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3B3B28" w:rsidRDefault="00953A1E" w:rsidP="00BF34D5">
            <w:pPr>
              <w:rPr>
                <w:rFonts w:ascii="Arial" w:hAnsi="Arial" w:cs="Arial"/>
                <w:lang w:val="en-US"/>
              </w:rPr>
            </w:pPr>
            <w:r w:rsidRPr="003B3B28">
              <w:rPr>
                <w:rFonts w:ascii="Arial" w:hAnsi="Arial" w:cs="Arial"/>
                <w:lang w:val="en-US"/>
              </w:rPr>
              <w:t xml:space="preserve">Pekka </w:t>
            </w:r>
            <w:r w:rsidRPr="003B3B28">
              <w:rPr>
                <w:rFonts w:ascii="Arial" w:hAnsi="Arial" w:cs="Arial"/>
                <w:b/>
                <w:lang w:val="en-US"/>
              </w:rPr>
              <w:t>Olli</w:t>
            </w:r>
          </w:p>
        </w:tc>
        <w:tc>
          <w:tcPr>
            <w:tcW w:w="2212" w:type="dxa"/>
            <w:shd w:val="clear" w:color="auto" w:fill="FFFFFF"/>
          </w:tcPr>
          <w:p w:rsidR="00953A1E" w:rsidRPr="00972CE7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</w:rPr>
            </w:pPr>
            <w:smartTag w:uri="urn:schemas-microsoft-com:office:smarttags" w:element="place">
              <w:r w:rsidRPr="00972CE7">
                <w:rPr>
                  <w:rFonts w:ascii="Arial" w:hAnsi="Arial" w:cs="Arial"/>
                  <w:b/>
                  <w:bCs/>
                  <w:lang w:val="en-US"/>
                </w:rPr>
                <w:t>PO</w:t>
              </w:r>
            </w:smartTag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Pr="00972CE7" w:rsidRDefault="00953A1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Telia</w:t>
            </w:r>
            <w:r w:rsidRPr="00972CE7">
              <w:rPr>
                <w:rFonts w:ascii="Arial" w:hAnsi="Arial" w:cs="Arial"/>
                <w:lang w:val="en-US"/>
              </w:rPr>
              <w:t>Sonera</w:t>
            </w:r>
          </w:p>
        </w:tc>
        <w:tc>
          <w:tcPr>
            <w:tcW w:w="917" w:type="dxa"/>
            <w:shd w:val="clear" w:color="auto" w:fill="FFFFFF"/>
          </w:tcPr>
          <w:p w:rsidR="00953A1E" w:rsidRPr="00972CE7" w:rsidRDefault="00953A1E" w:rsidP="00BF34D5">
            <w:pPr>
              <w:rPr>
                <w:rFonts w:ascii="Arial" w:hAnsi="Arial" w:cs="Arial"/>
              </w:rPr>
            </w:pPr>
            <w:r w:rsidRPr="00972CE7">
              <w:rPr>
                <w:rFonts w:ascii="Arial" w:hAnsi="Arial" w:cs="Arial"/>
                <w:b/>
                <w:bCs/>
                <w:lang w:val="en-US"/>
              </w:rPr>
              <w:t>TS</w:t>
            </w:r>
          </w:p>
        </w:tc>
      </w:tr>
      <w:tr w:rsidR="00953A1E" w:rsidRPr="001C4994" w:rsidTr="00BF34D5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Pr="00420D51" w:rsidRDefault="00953A1E" w:rsidP="00BF34D5">
            <w:pPr>
              <w:rPr>
                <w:rFonts w:ascii="Arial" w:hAnsi="Arial" w:cs="Arial"/>
                <w:lang w:val="en-US"/>
              </w:rPr>
            </w:pPr>
            <w:r w:rsidRPr="00420D51">
              <w:rPr>
                <w:rFonts w:ascii="Arial" w:hAnsi="Arial" w:cs="Arial"/>
                <w:lang w:val="en-US"/>
              </w:rPr>
              <w:t xml:space="preserve">Jean-Michel </w:t>
            </w:r>
            <w:r w:rsidRPr="00420D51">
              <w:rPr>
                <w:rFonts w:ascii="Arial" w:hAnsi="Arial" w:cs="Arial"/>
                <w:b/>
                <w:lang w:val="en-US"/>
              </w:rPr>
              <w:t>Cornily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JMC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953A1E" w:rsidP="00BF34D5">
            <w:pPr>
              <w:rPr>
                <w:rFonts w:ascii="Arial" w:hAnsi="Arial" w:cs="Arial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 w:cs="Arial"/>
                    <w:lang w:val="en-US"/>
                  </w:rPr>
                  <w:t>Orange</w:t>
                </w:r>
              </w:smartTag>
            </w:smartTag>
          </w:p>
        </w:tc>
        <w:tc>
          <w:tcPr>
            <w:tcW w:w="917" w:type="dxa"/>
            <w:shd w:val="clear" w:color="auto" w:fill="FFFFFF"/>
          </w:tcPr>
          <w:p w:rsidR="00953A1E" w:rsidRDefault="00953A1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O</w:t>
            </w:r>
          </w:p>
        </w:tc>
      </w:tr>
      <w:tr w:rsidR="00953A1E" w:rsidRPr="001C4994" w:rsidTr="00BF03FE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953A1E" w:rsidRDefault="00BF03F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Christian </w:t>
            </w:r>
            <w:r w:rsidRPr="00BF03FE">
              <w:rPr>
                <w:rFonts w:ascii="Arial" w:hAnsi="Arial" w:cs="Arial"/>
                <w:b/>
                <w:lang w:val="en-US"/>
              </w:rPr>
              <w:t>Toche</w:t>
            </w:r>
          </w:p>
        </w:tc>
        <w:tc>
          <w:tcPr>
            <w:tcW w:w="2212" w:type="dxa"/>
            <w:shd w:val="clear" w:color="auto" w:fill="FFFFFF"/>
          </w:tcPr>
          <w:p w:rsidR="00953A1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953A1E" w:rsidRDefault="00BF03F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CT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953A1E" w:rsidRDefault="00BF03F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917" w:type="dxa"/>
            <w:shd w:val="clear" w:color="auto" w:fill="FFFFFF"/>
          </w:tcPr>
          <w:p w:rsidR="00953A1E" w:rsidRDefault="00BF03F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H</w:t>
            </w:r>
          </w:p>
        </w:tc>
      </w:tr>
      <w:tr w:rsidR="00BF03FE" w:rsidRPr="001C4994" w:rsidTr="00BF03FE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BF03FE" w:rsidRDefault="00BF03F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Dave </w:t>
            </w:r>
            <w:r w:rsidRPr="00BF03FE">
              <w:rPr>
                <w:rFonts w:ascii="Arial" w:hAnsi="Arial" w:cs="Arial"/>
                <w:b/>
                <w:lang w:val="en-US"/>
              </w:rPr>
              <w:t>Milham</w:t>
            </w:r>
          </w:p>
        </w:tc>
        <w:tc>
          <w:tcPr>
            <w:tcW w:w="2212" w:type="dxa"/>
            <w:shd w:val="clear" w:color="auto" w:fill="FFFFFF"/>
          </w:tcPr>
          <w:p w:rsidR="00BF03F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BF03FE" w:rsidRDefault="00BF03F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DM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BF03FE" w:rsidRDefault="00BF03F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 Forum</w:t>
            </w:r>
          </w:p>
        </w:tc>
        <w:tc>
          <w:tcPr>
            <w:tcW w:w="917" w:type="dxa"/>
            <w:shd w:val="clear" w:color="auto" w:fill="FFFFFF"/>
          </w:tcPr>
          <w:p w:rsidR="00BF03FE" w:rsidRDefault="00BF03F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TM</w:t>
            </w:r>
          </w:p>
        </w:tc>
      </w:tr>
      <w:tr w:rsidR="00EC51DD" w:rsidRPr="001C4994" w:rsidTr="00BF03FE">
        <w:trPr>
          <w:trHeight w:val="227"/>
          <w:jc w:val="center"/>
        </w:trPr>
        <w:tc>
          <w:tcPr>
            <w:tcW w:w="2022" w:type="dxa"/>
            <w:shd w:val="clear" w:color="auto" w:fill="FFFFFF"/>
            <w:noWrap/>
          </w:tcPr>
          <w:p w:rsidR="00EC51DD" w:rsidRDefault="00EC51DD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Marco </w:t>
            </w:r>
            <w:r w:rsidRPr="00EC51DD">
              <w:rPr>
                <w:rFonts w:ascii="Arial" w:hAnsi="Arial" w:cs="Arial"/>
                <w:b/>
                <w:lang w:val="en-US"/>
              </w:rPr>
              <w:t>Centemeri</w:t>
            </w:r>
          </w:p>
        </w:tc>
        <w:tc>
          <w:tcPr>
            <w:tcW w:w="2212" w:type="dxa"/>
            <w:shd w:val="clear" w:color="auto" w:fill="FFFFFF"/>
          </w:tcPr>
          <w:p w:rsidR="00EC51DD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shd w:val="clear" w:color="auto" w:fill="FFFFFF"/>
          </w:tcPr>
          <w:p w:rsidR="00EC51DD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MCC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EC51DD" w:rsidRDefault="00EC51DD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Cisco</w:t>
            </w:r>
          </w:p>
        </w:tc>
        <w:tc>
          <w:tcPr>
            <w:tcW w:w="917" w:type="dxa"/>
            <w:shd w:val="clear" w:color="auto" w:fill="FFFFFF"/>
          </w:tcPr>
          <w:p w:rsidR="00EC51DD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C</w:t>
            </w:r>
          </w:p>
        </w:tc>
      </w:tr>
      <w:tr w:rsidR="00BF03FE" w:rsidRPr="001C4994" w:rsidTr="00BF34D5">
        <w:trPr>
          <w:trHeight w:val="227"/>
          <w:jc w:val="center"/>
        </w:trPr>
        <w:tc>
          <w:tcPr>
            <w:tcW w:w="2022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BF03FE" w:rsidRDefault="00BF03F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Donglin </w:t>
            </w:r>
            <w:r w:rsidRPr="00BF03FE">
              <w:rPr>
                <w:rFonts w:ascii="Arial" w:hAnsi="Arial" w:cs="Arial"/>
                <w:b/>
                <w:lang w:val="en-US"/>
              </w:rPr>
              <w:t>Shen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FFFFFF"/>
          </w:tcPr>
          <w:p w:rsidR="00BF03FE" w:rsidRDefault="00EC51DD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On site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/>
          </w:tcPr>
          <w:p w:rsidR="00BF03FE" w:rsidRDefault="00BF03F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F03FE" w:rsidRDefault="00BF03FE" w:rsidP="00BF34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FFFFF"/>
          </w:tcPr>
          <w:p w:rsidR="00BF03FE" w:rsidRDefault="00BF03FE" w:rsidP="00BF34D5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ZTE</w:t>
            </w:r>
          </w:p>
        </w:tc>
      </w:tr>
    </w:tbl>
    <w:p w:rsidR="00953A1E" w:rsidRDefault="00953A1E" w:rsidP="00953A1E">
      <w:pPr>
        <w:pStyle w:val="Kopfzeile"/>
        <w:tabs>
          <w:tab w:val="clear" w:pos="4536"/>
          <w:tab w:val="clear" w:pos="9072"/>
        </w:tabs>
        <w:spacing w:after="120"/>
        <w:ind w:firstLine="426"/>
        <w:rPr>
          <w:rFonts w:ascii="Arial" w:hAnsi="Arial" w:cs="Arial"/>
          <w:b/>
          <w:bCs/>
          <w:sz w:val="22"/>
          <w:u w:val="single"/>
          <w:lang w:val="en-US"/>
        </w:rPr>
      </w:pPr>
    </w:p>
    <w:p w:rsidR="00953A1E" w:rsidRDefault="00953A1E" w:rsidP="007B3C25">
      <w:pPr>
        <w:pStyle w:val="Kopfzeile"/>
        <w:tabs>
          <w:tab w:val="clear" w:pos="4536"/>
          <w:tab w:val="clear" w:pos="9072"/>
        </w:tabs>
        <w:spacing w:after="120"/>
        <w:ind w:firstLine="426"/>
        <w:rPr>
          <w:rFonts w:ascii="Arial" w:hAnsi="Arial" w:cs="Arial"/>
          <w:b/>
          <w:bCs/>
          <w:sz w:val="22"/>
          <w:u w:val="single"/>
          <w:lang w:val="en-US"/>
        </w:rPr>
      </w:pPr>
    </w:p>
    <w:p w:rsidR="00F64C0A" w:rsidRPr="00A343F5" w:rsidRDefault="00F64C0A">
      <w:pPr>
        <w:pStyle w:val="Kommentartext"/>
        <w:rPr>
          <w:rFonts w:ascii="Arial" w:hAnsi="Arial" w:cs="Arial"/>
          <w:bCs/>
          <w:sz w:val="22"/>
          <w:szCs w:val="22"/>
        </w:rPr>
      </w:pPr>
    </w:p>
    <w:p w:rsidR="00F64C0A" w:rsidRPr="00A343F5" w:rsidRDefault="00F64C0A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</w:rPr>
      </w:pPr>
      <w:r w:rsidRPr="00A343F5">
        <w:rPr>
          <w:rFonts w:ascii="Arial" w:hAnsi="Arial" w:cs="Arial"/>
          <w:b/>
          <w:sz w:val="22"/>
          <w:szCs w:val="22"/>
          <w:u w:val="single"/>
        </w:rPr>
        <w:t>Document History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95"/>
        <w:gridCol w:w="1790"/>
        <w:gridCol w:w="5658"/>
      </w:tblGrid>
      <w:tr w:rsidR="00F64C0A" w:rsidRPr="00A343F5">
        <w:trPr>
          <w:trHeight w:val="227"/>
          <w:tblHeader/>
          <w:jc w:val="center"/>
        </w:trPr>
        <w:tc>
          <w:tcPr>
            <w:tcW w:w="1096" w:type="dxa"/>
            <w:tcBorders>
              <w:top w:val="single" w:sz="6" w:space="0" w:color="auto"/>
            </w:tcBorders>
            <w:shd w:val="pct20" w:color="auto" w:fill="FFFFFF"/>
          </w:tcPr>
          <w:p w:rsidR="00F64C0A" w:rsidRPr="00A343F5" w:rsidRDefault="00F64C0A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Version</w:t>
            </w:r>
          </w:p>
        </w:tc>
        <w:tc>
          <w:tcPr>
            <w:tcW w:w="1095" w:type="dxa"/>
            <w:tcBorders>
              <w:top w:val="single" w:sz="6" w:space="0" w:color="auto"/>
            </w:tcBorders>
            <w:shd w:val="pct20" w:color="auto" w:fill="FFFFFF"/>
          </w:tcPr>
          <w:p w:rsidR="00F64C0A" w:rsidRPr="00A343F5" w:rsidRDefault="00F64C0A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Editor</w:t>
            </w:r>
          </w:p>
        </w:tc>
        <w:tc>
          <w:tcPr>
            <w:tcW w:w="1790" w:type="dxa"/>
            <w:tcBorders>
              <w:top w:val="single" w:sz="6" w:space="0" w:color="auto"/>
            </w:tcBorders>
            <w:shd w:val="pct20" w:color="auto" w:fill="FFFFFF"/>
          </w:tcPr>
          <w:p w:rsidR="00F64C0A" w:rsidRPr="00A343F5" w:rsidRDefault="00F64C0A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Date</w:t>
            </w:r>
          </w:p>
        </w:tc>
        <w:tc>
          <w:tcPr>
            <w:tcW w:w="5658" w:type="dxa"/>
            <w:tcBorders>
              <w:top w:val="single" w:sz="6" w:space="0" w:color="auto"/>
            </w:tcBorders>
            <w:shd w:val="pct20" w:color="auto" w:fill="FFFFFF"/>
          </w:tcPr>
          <w:p w:rsidR="00F64C0A" w:rsidRPr="00A343F5" w:rsidRDefault="00F64C0A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Changes</w:t>
            </w:r>
          </w:p>
        </w:tc>
      </w:tr>
      <w:tr w:rsidR="00F64C0A" w:rsidRPr="00E2670E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64C0A" w:rsidRPr="00A343F5" w:rsidRDefault="00F64C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64C0A" w:rsidRPr="00A343F5" w:rsidRDefault="00E2670E" w:rsidP="00333DE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KMO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64C0A" w:rsidRPr="00A343F5" w:rsidRDefault="00953A1E" w:rsidP="00D70E9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</w:t>
            </w:r>
            <w:r w:rsidR="00561486">
              <w:rPr>
                <w:rFonts w:ascii="Arial" w:hAnsi="Arial" w:cs="Arial"/>
                <w:lang w:val="en-US"/>
              </w:rPr>
              <w:t>/19</w:t>
            </w:r>
            <w:r w:rsidR="00F64C0A">
              <w:rPr>
                <w:rFonts w:ascii="Arial" w:hAnsi="Arial" w:cs="Arial"/>
                <w:lang w:val="en-US"/>
              </w:rPr>
              <w:t>.</w:t>
            </w:r>
            <w:r w:rsidR="00E2670E">
              <w:rPr>
                <w:rFonts w:ascii="Arial" w:hAnsi="Arial" w:cs="Arial"/>
                <w:lang w:val="en-US"/>
              </w:rPr>
              <w:t>0</w:t>
            </w:r>
            <w:r w:rsidR="00D70E90">
              <w:rPr>
                <w:rFonts w:ascii="Arial" w:hAnsi="Arial" w:cs="Arial"/>
                <w:lang w:val="en-US"/>
              </w:rPr>
              <w:t>3</w:t>
            </w:r>
            <w:r w:rsidR="00F64C0A">
              <w:rPr>
                <w:rFonts w:ascii="Arial" w:hAnsi="Arial" w:cs="Arial"/>
                <w:lang w:val="en-US"/>
              </w:rPr>
              <w:t>.201</w:t>
            </w:r>
            <w:r w:rsidR="00E2670E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C0A" w:rsidRPr="00A343F5" w:rsidRDefault="00F64C0A">
            <w:pPr>
              <w:pStyle w:val="PSIStandard"/>
              <w:spacing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Draft Version</w:t>
            </w:r>
          </w:p>
        </w:tc>
      </w:tr>
      <w:tr w:rsidR="00794DE2" w:rsidRPr="00E2670E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794DE2" w:rsidRPr="00E2670E" w:rsidRDefault="00F60EC9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0.2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794DE2" w:rsidRDefault="00F60EC9" w:rsidP="00333DE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KM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794DE2" w:rsidRDefault="00F60EC9" w:rsidP="00791F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08.04.2014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DE2" w:rsidRDefault="00F60EC9">
            <w:pPr>
              <w:pStyle w:val="PSIStandard"/>
              <w:spacing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Updates</w:t>
            </w:r>
          </w:p>
        </w:tc>
      </w:tr>
      <w:tr w:rsidR="003B7CB3" w:rsidRPr="00E2670E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B7CB3" w:rsidRDefault="003B7C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0.3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B7CB3" w:rsidRDefault="003B7CB3" w:rsidP="00333DE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JMC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B7CB3" w:rsidRDefault="003B7CB3" w:rsidP="00791F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08.04.2014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CB3" w:rsidRDefault="003B7CB3">
            <w:pPr>
              <w:pStyle w:val="PSIStandard"/>
              <w:spacing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Updates for Topic [4]</w:t>
            </w:r>
          </w:p>
        </w:tc>
      </w:tr>
    </w:tbl>
    <w:p w:rsidR="00F64C0A" w:rsidRPr="00A343F5" w:rsidRDefault="00F64C0A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:rsidR="00F64C0A" w:rsidRDefault="00F64C0A" w:rsidP="00CB0218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u w:val="single"/>
          <w:lang w:val="en-US"/>
        </w:rPr>
      </w:pPr>
    </w:p>
    <w:p w:rsidR="00F64C0A" w:rsidRPr="00A343F5" w:rsidRDefault="004D2CDD" w:rsidP="00CB0218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u w:val="single"/>
          <w:lang w:val="en-US"/>
        </w:rPr>
      </w:pPr>
      <w:r>
        <w:rPr>
          <w:rFonts w:ascii="Arial" w:hAnsi="Arial" w:cs="Arial"/>
          <w:b/>
          <w:u w:val="single"/>
          <w:lang w:val="en-US"/>
        </w:rPr>
        <w:br w:type="page"/>
      </w:r>
      <w:r w:rsidR="00F64C0A" w:rsidRPr="00A343F5">
        <w:rPr>
          <w:rFonts w:ascii="Arial" w:hAnsi="Arial" w:cs="Arial"/>
          <w:b/>
          <w:u w:val="single"/>
          <w:lang w:val="en-US"/>
        </w:rPr>
        <w:lastRenderedPageBreak/>
        <w:t>Minutes</w:t>
      </w:r>
    </w:p>
    <w:p w:rsidR="00F64C0A" w:rsidRPr="00A343F5" w:rsidRDefault="00F64C0A">
      <w:pPr>
        <w:pStyle w:val="Kommentartext"/>
        <w:rPr>
          <w:rFonts w:ascii="Arial" w:hAnsi="Arial" w:cs="Arial"/>
          <w:lang w:val="en-US"/>
        </w:rPr>
      </w:pPr>
      <w:r w:rsidRPr="00A343F5">
        <w:rPr>
          <w:rFonts w:ascii="Arial" w:hAnsi="Arial" w:cs="Arial"/>
          <w:b/>
          <w:highlight w:val="red"/>
          <w:lang w:val="en-US"/>
        </w:rPr>
        <w:t>AP</w:t>
      </w:r>
      <w:r w:rsidRPr="00A343F5">
        <w:rPr>
          <w:rFonts w:ascii="Arial" w:hAnsi="Arial" w:cs="Arial"/>
          <w:lang w:val="en-US"/>
        </w:rPr>
        <w:t xml:space="preserve">: Action Point; </w:t>
      </w:r>
      <w:r w:rsidRPr="00A343F5">
        <w:rPr>
          <w:rFonts w:ascii="Arial" w:hAnsi="Arial" w:cs="Arial"/>
          <w:b/>
          <w:highlight w:val="yellow"/>
          <w:lang w:val="en-US"/>
        </w:rPr>
        <w:t>D</w:t>
      </w:r>
      <w:r w:rsidRPr="00A343F5">
        <w:rPr>
          <w:rFonts w:ascii="Arial" w:hAnsi="Arial" w:cs="Arial"/>
          <w:lang w:val="en-US"/>
        </w:rPr>
        <w:t xml:space="preserve">: Decision; </w:t>
      </w:r>
      <w:r w:rsidRPr="00A343F5">
        <w:rPr>
          <w:rFonts w:ascii="Arial" w:hAnsi="Arial" w:cs="Arial"/>
          <w:b/>
          <w:lang w:val="en-US"/>
        </w:rPr>
        <w:t>I</w:t>
      </w:r>
      <w:r w:rsidRPr="00A343F5">
        <w:rPr>
          <w:rFonts w:ascii="Arial" w:hAnsi="Arial" w:cs="Arial"/>
          <w:lang w:val="en-US"/>
        </w:rPr>
        <w:t xml:space="preserve">: Information; </w:t>
      </w:r>
      <w:r w:rsidRPr="00A343F5">
        <w:rPr>
          <w:rFonts w:ascii="Arial" w:hAnsi="Arial" w:cs="Arial"/>
          <w:b/>
          <w:highlight w:val="green"/>
          <w:lang w:val="en-US"/>
        </w:rPr>
        <w:t>AG</w:t>
      </w:r>
      <w:r w:rsidRPr="00A343F5">
        <w:rPr>
          <w:rFonts w:ascii="Arial" w:hAnsi="Arial" w:cs="Arial"/>
          <w:lang w:val="en-US"/>
        </w:rPr>
        <w:t>: Agreement</w:t>
      </w:r>
    </w:p>
    <w:tbl>
      <w:tblPr>
        <w:tblW w:w="11261" w:type="dxa"/>
        <w:jc w:val="center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"/>
        <w:gridCol w:w="8305"/>
        <w:gridCol w:w="1158"/>
        <w:gridCol w:w="1135"/>
      </w:tblGrid>
      <w:tr w:rsidR="00E2670E" w:rsidRPr="00E2670E" w:rsidTr="00E2670E">
        <w:trPr>
          <w:trHeight w:val="144"/>
          <w:tblHeader/>
          <w:jc w:val="center"/>
        </w:trPr>
        <w:tc>
          <w:tcPr>
            <w:tcW w:w="663" w:type="dxa"/>
            <w:vAlign w:val="center"/>
          </w:tcPr>
          <w:p w:rsidR="00E2670E" w:rsidRPr="00A343F5" w:rsidRDefault="00E2670E" w:rsidP="00E2670E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</w:p>
        </w:tc>
        <w:tc>
          <w:tcPr>
            <w:tcW w:w="8305" w:type="dxa"/>
          </w:tcPr>
          <w:p w:rsidR="00E2670E" w:rsidRPr="00A343F5" w:rsidRDefault="00E2670E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E2670E">
              <w:rPr>
                <w:rFonts w:ascii="Arial" w:hAnsi="Arial" w:cs="Arial"/>
                <w:b/>
                <w:i/>
                <w:sz w:val="20"/>
                <w:lang w:val="en-GB"/>
              </w:rPr>
              <w:t>Message/Topic/Issue</w:t>
            </w:r>
          </w:p>
        </w:tc>
        <w:tc>
          <w:tcPr>
            <w:tcW w:w="1158" w:type="dxa"/>
          </w:tcPr>
          <w:p w:rsidR="00E2670E" w:rsidRPr="00A343F5" w:rsidRDefault="00E2670E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 xml:space="preserve">Who </w:t>
            </w:r>
          </w:p>
        </w:tc>
        <w:tc>
          <w:tcPr>
            <w:tcW w:w="1135" w:type="dxa"/>
          </w:tcPr>
          <w:p w:rsidR="00E2670E" w:rsidRPr="00A343F5" w:rsidRDefault="00E2670E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Due</w:t>
            </w:r>
          </w:p>
        </w:tc>
      </w:tr>
      <w:tr w:rsidR="00E2670E" w:rsidRPr="00854285" w:rsidTr="00E2670E">
        <w:trPr>
          <w:trHeight w:val="144"/>
          <w:jc w:val="center"/>
        </w:trPr>
        <w:tc>
          <w:tcPr>
            <w:tcW w:w="663" w:type="dxa"/>
            <w:shd w:val="clear" w:color="auto" w:fill="BFBFBF"/>
            <w:vAlign w:val="center"/>
          </w:tcPr>
          <w:p w:rsidR="00E2670E" w:rsidRPr="00F8091E" w:rsidRDefault="00E2670E" w:rsidP="00C54F9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8305" w:type="dxa"/>
            <w:shd w:val="clear" w:color="auto" w:fill="BFBFBF"/>
          </w:tcPr>
          <w:p w:rsidR="00E2670E" w:rsidRPr="00E2670E" w:rsidRDefault="00854285" w:rsidP="00E2670E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Introduction</w:t>
            </w:r>
          </w:p>
        </w:tc>
        <w:tc>
          <w:tcPr>
            <w:tcW w:w="1158" w:type="dxa"/>
            <w:shd w:val="clear" w:color="auto" w:fill="BFBFBF"/>
          </w:tcPr>
          <w:p w:rsidR="00E2670E" w:rsidRPr="00C54F90" w:rsidRDefault="00E2670E" w:rsidP="00C54F9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35" w:type="dxa"/>
            <w:shd w:val="clear" w:color="auto" w:fill="BFBFBF"/>
          </w:tcPr>
          <w:p w:rsidR="00E2670E" w:rsidRPr="00C05061" w:rsidRDefault="00E2670E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</w:tr>
      <w:tr w:rsidR="00E2670E" w:rsidRPr="00AF55E0" w:rsidTr="00E2670E">
        <w:trPr>
          <w:trHeight w:val="144"/>
          <w:jc w:val="center"/>
        </w:trPr>
        <w:tc>
          <w:tcPr>
            <w:tcW w:w="663" w:type="dxa"/>
            <w:shd w:val="clear" w:color="auto" w:fill="FFFFFF"/>
          </w:tcPr>
          <w:p w:rsidR="00E2670E" w:rsidRPr="00D35E09" w:rsidRDefault="00E2670E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FD58F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3B7CB3" w:rsidRPr="00D35E09" w:rsidRDefault="003B7CB3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bookmarkStart w:id="0" w:name="_GoBack"/>
            <w:bookmarkEnd w:id="0"/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D35E09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highlight w:val="red"/>
                <w:lang w:val="it-IT"/>
              </w:rPr>
              <w:t>AP</w:t>
            </w: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p w:rsidR="00C55E16" w:rsidRPr="00D35E09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35E09">
              <w:rPr>
                <w:rFonts w:ascii="Arial" w:hAnsi="Arial" w:cs="Arial"/>
                <w:b/>
                <w:bCs/>
                <w:sz w:val="20"/>
                <w:lang w:val="it-IT"/>
              </w:rPr>
              <w:t>I</w:t>
            </w:r>
          </w:p>
          <w:p w:rsidR="00C55E16" w:rsidRPr="00AF37E7" w:rsidRDefault="00C55E16" w:rsidP="00791F30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8305" w:type="dxa"/>
          </w:tcPr>
          <w:p w:rsidR="001D63EE" w:rsidRPr="00BF03FE" w:rsidRDefault="00BF03FE" w:rsidP="00953A1E">
            <w:pPr>
              <w:spacing w:line="240" w:lineRule="exac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General Items</w:t>
            </w:r>
          </w:p>
          <w:p w:rsidR="00781FA0" w:rsidRDefault="00781FA0" w:rsidP="00781FA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Partners are expected to participate with appropriate resources</w:t>
            </w:r>
          </w:p>
          <w:p w:rsidR="00781FA0" w:rsidRDefault="00781FA0" w:rsidP="00781FA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Work stream leads are responsible to set up a project plan and to organize next steps </w:t>
            </w:r>
          </w:p>
          <w:p w:rsidR="00781FA0" w:rsidRDefault="00781FA0" w:rsidP="00781FA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First prioritization, then standardization. Standards for NGCOR I are expected by EoY 2014</w:t>
            </w:r>
          </w:p>
          <w:p w:rsidR="00781FA0" w:rsidRDefault="00781FA0" w:rsidP="00781FA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Next </w:t>
            </w:r>
            <w:r w:rsidR="00EC51DD">
              <w:rPr>
                <w:rFonts w:ascii="Arial" w:hAnsi="Arial" w:cs="Arial"/>
                <w:lang w:val="en-US"/>
              </w:rPr>
              <w:t>F2F</w:t>
            </w:r>
            <w:r>
              <w:rPr>
                <w:rFonts w:ascii="Arial" w:hAnsi="Arial" w:cs="Arial"/>
                <w:lang w:val="en-US"/>
              </w:rPr>
              <w:t xml:space="preserve"> meeting first week in November</w:t>
            </w:r>
            <w:r w:rsidR="00EC51DD">
              <w:rPr>
                <w:rFonts w:ascii="Arial" w:hAnsi="Arial" w:cs="Arial"/>
                <w:lang w:val="en-US"/>
              </w:rPr>
              <w:t xml:space="preserve"> (proposal to meet in Italy)</w:t>
            </w:r>
          </w:p>
          <w:p w:rsidR="00781FA0" w:rsidRDefault="00781FA0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 w:rsidRPr="00781FA0">
              <w:rPr>
                <w:rFonts w:ascii="Arial" w:hAnsi="Arial" w:cs="Arial"/>
                <w:lang w:val="en-US"/>
              </w:rPr>
              <w:t xml:space="preserve">Distribute Word version of the NGCOR requirements document </w:t>
            </w:r>
          </w:p>
          <w:p w:rsidR="00EC51DD" w:rsidRPr="00EC51DD" w:rsidRDefault="00EC51DD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Multi-SDO Steering Board Meeting 4</w:t>
            </w:r>
            <w:r w:rsidRPr="00EC51DD">
              <w:rPr>
                <w:rFonts w:ascii="Arial" w:hAnsi="Arial" w:cs="Arial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lang w:val="en-US"/>
              </w:rPr>
              <w:t xml:space="preserve"> April</w:t>
            </w:r>
          </w:p>
          <w:p w:rsidR="00781FA0" w:rsidRDefault="00781FA0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1D63EE" w:rsidRDefault="001D63EE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Pr="00111F85" w:rsidRDefault="00AF55E0" w:rsidP="00AF55E0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11F85">
              <w:rPr>
                <w:rFonts w:ascii="Arial" w:hAnsi="Arial" w:cs="Arial"/>
                <w:b/>
                <w:sz w:val="22"/>
                <w:szCs w:val="22"/>
                <w:lang w:val="en-US"/>
              </w:rPr>
              <w:t>Topic [4] OA&amp;M for network sharing</w:t>
            </w:r>
          </w:p>
          <w:p w:rsidR="003B7CB3" w:rsidRDefault="003B7CB3" w:rsidP="003B7CB3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</w:t>
            </w:r>
            <w:r w:rsidRPr="003B7CB3">
              <w:rPr>
                <w:rFonts w:ascii="Arial" w:hAnsi="Arial" w:cs="Arial"/>
                <w:lang w:val="en-US"/>
              </w:rPr>
              <w:t>ulti-SDO JWG on Network Sharing may be established depending on companies’ interest and willingness to contribute actively</w:t>
            </w:r>
          </w:p>
          <w:p w:rsidR="00EE5D1C" w:rsidRDefault="00EE5D1C" w:rsidP="003B7CB3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TMF is working on B2B models</w:t>
            </w:r>
          </w:p>
          <w:p w:rsidR="00EE5D1C" w:rsidRDefault="00EE5D1C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TMF is in general interested in information model</w:t>
            </w:r>
          </w:p>
          <w:p w:rsidR="00EE5D1C" w:rsidRDefault="00EE5D1C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57" w:hanging="3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There are two implementations in Australia and New Zealand regarding B2B and service models</w:t>
            </w:r>
          </w:p>
          <w:p w:rsidR="00AF55E0" w:rsidRDefault="00AF55E0" w:rsidP="001D63E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C51DD" w:rsidRDefault="00EC51DD" w:rsidP="001D63E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AF55E0" w:rsidRPr="00111F85" w:rsidRDefault="00AF55E0" w:rsidP="00AF55E0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111F85">
              <w:rPr>
                <w:rFonts w:ascii="Arial" w:hAnsi="Arial" w:cs="Arial"/>
                <w:b/>
                <w:sz w:val="22"/>
                <w:szCs w:val="22"/>
                <w:lang w:val="en-US"/>
              </w:rPr>
              <w:t>Topic [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7] Configuration Management</w:t>
            </w:r>
          </w:p>
          <w:p w:rsidR="00AF55E0" w:rsidRDefault="00781FA0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WI to be established in 3GPP SA5</w:t>
            </w:r>
          </w:p>
          <w:p w:rsidR="00781FA0" w:rsidRDefault="00781FA0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 SI in order to speed up time to standards</w:t>
            </w:r>
          </w:p>
          <w:p w:rsidR="00781FA0" w:rsidRDefault="00781FA0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TMF to check internally in which way they can support</w:t>
            </w:r>
          </w:p>
          <w:p w:rsidR="00781FA0" w:rsidRDefault="00781FA0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Cisco to check internally the relationship this topic may have to SON</w:t>
            </w:r>
          </w:p>
          <w:p w:rsidR="00781FA0" w:rsidRDefault="00781FA0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Multi-SDO JWG is required</w:t>
            </w:r>
          </w:p>
          <w:p w:rsidR="00781FA0" w:rsidRPr="00EC51DD" w:rsidRDefault="00781FA0" w:rsidP="00EC51DD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Default="00AF55E0" w:rsidP="001D63E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1D63EE" w:rsidRPr="002A1F1E" w:rsidRDefault="001D63EE" w:rsidP="001D63E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A1F1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Topic [5] Resource Inventory Management                                                                                      </w:t>
            </w:r>
          </w:p>
          <w:p w:rsidR="001D63EE" w:rsidRPr="002A1F1E" w:rsidRDefault="001D63EE" w:rsidP="001D63E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A1F1E">
              <w:rPr>
                <w:rFonts w:ascii="Arial" w:hAnsi="Arial" w:cs="Arial"/>
                <w:b/>
                <w:sz w:val="22"/>
                <w:szCs w:val="22"/>
                <w:lang w:val="en-US"/>
              </w:rPr>
              <w:t>Topic [6] Service Inventory Management</w:t>
            </w:r>
          </w:p>
          <w:p w:rsidR="001D63EE" w:rsidRPr="00C55E16" w:rsidRDefault="001D63EE" w:rsidP="00C55E16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 Forum will do a Catalyst in this area later this year</w:t>
            </w:r>
          </w:p>
          <w:p w:rsidR="001D63EE" w:rsidRDefault="001D63EE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5349D" w:rsidRDefault="00A5349D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Pr="002A1F1E" w:rsidRDefault="00AF55E0" w:rsidP="00AF55E0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Topic [8</w:t>
            </w:r>
            <w:r w:rsidRPr="002A1F1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]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Performance </w:t>
            </w:r>
            <w:r w:rsidRPr="002A1F1E">
              <w:rPr>
                <w:rFonts w:ascii="Arial" w:hAnsi="Arial" w:cs="Arial"/>
                <w:b/>
                <w:sz w:val="22"/>
                <w:szCs w:val="22"/>
                <w:lang w:val="en-US"/>
              </w:rPr>
              <w:t>Management</w:t>
            </w:r>
          </w:p>
          <w:p w:rsidR="00EE5D1C" w:rsidRPr="00C55E16" w:rsidRDefault="00EE5D1C" w:rsidP="00C55E16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Cisco is interested to support work in this area</w:t>
            </w:r>
          </w:p>
          <w:p w:rsidR="00AF55E0" w:rsidRDefault="00AF55E0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EC51DD" w:rsidRDefault="00EC51DD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Pr="002A1F1E" w:rsidRDefault="00AF55E0" w:rsidP="00AF55E0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Telefonica Vision on Network Virtualization</w:t>
            </w:r>
          </w:p>
          <w:p w:rsidR="00AF55E0" w:rsidRDefault="00EE5D1C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Presentation see presentation package</w:t>
            </w:r>
          </w:p>
          <w:p w:rsidR="00AF55E0" w:rsidRDefault="00AF55E0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Default="00AF55E0" w:rsidP="00953A1E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7A6E8B" w:rsidRDefault="007A6E8B" w:rsidP="00953A1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A6E8B">
              <w:rPr>
                <w:rFonts w:ascii="Arial" w:hAnsi="Arial" w:cs="Arial"/>
                <w:b/>
                <w:sz w:val="22"/>
                <w:szCs w:val="22"/>
                <w:lang w:val="en-US"/>
              </w:rPr>
              <w:t>Topic [2] Modeling and Tooling (MT) Requirements</w:t>
            </w:r>
          </w:p>
          <w:p w:rsidR="007A6E8B" w:rsidRDefault="007A6E8B" w:rsidP="007A6E8B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Tooling methodology strategy document to be made available by TMF</w:t>
            </w:r>
          </w:p>
          <w:p w:rsidR="001D63EE" w:rsidRDefault="007A6E8B" w:rsidP="007A6E8B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TMF to review whether they can </w:t>
            </w:r>
            <w:r w:rsidR="00FA03D6">
              <w:rPr>
                <w:rFonts w:ascii="Arial" w:hAnsi="Arial" w:cs="Arial"/>
                <w:lang w:val="en-US"/>
              </w:rPr>
              <w:t>be the convener for the JWG on Model Alignment</w:t>
            </w:r>
          </w:p>
          <w:p w:rsidR="00EE5D1C" w:rsidRDefault="00EE5D1C" w:rsidP="007A6E8B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TMF to check if there is any overlap between JWG on Model Alignment and A&amp;P working group in TMF</w:t>
            </w:r>
          </w:p>
          <w:p w:rsidR="00FA03D6" w:rsidRDefault="00FA03D6" w:rsidP="00AF55E0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Default="00AF55E0" w:rsidP="00AF55E0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Default="00AF55E0" w:rsidP="00AF55E0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Topic [1</w:t>
            </w:r>
            <w:r w:rsidRPr="007A6E8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]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Top OPE Requirements</w:t>
            </w:r>
          </w:p>
          <w:p w:rsidR="00AF55E0" w:rsidRDefault="00EE5D1C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Topic mostly for SA5</w:t>
            </w:r>
          </w:p>
          <w:p w:rsidR="00EE5D1C" w:rsidRDefault="00EE5D1C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Existing documents to be reviewed with </w:t>
            </w:r>
            <w:r w:rsidR="0080077E">
              <w:rPr>
                <w:rFonts w:ascii="Arial" w:hAnsi="Arial" w:cs="Arial"/>
                <w:lang w:val="en-US"/>
              </w:rPr>
              <w:t xml:space="preserve">the </w:t>
            </w:r>
            <w:r>
              <w:rPr>
                <w:rFonts w:ascii="Arial" w:hAnsi="Arial" w:cs="Arial"/>
                <w:lang w:val="en-US"/>
              </w:rPr>
              <w:t xml:space="preserve">goal to </w:t>
            </w:r>
            <w:r w:rsidR="0080077E">
              <w:rPr>
                <w:rFonts w:ascii="Arial" w:hAnsi="Arial" w:cs="Arial"/>
                <w:lang w:val="en-US"/>
              </w:rPr>
              <w:t>speed up implementation of requirements into standards</w:t>
            </w:r>
          </w:p>
          <w:p w:rsidR="0080077E" w:rsidRDefault="0080077E" w:rsidP="00AF55E0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is only possible if as many Partners as possible participate in the ad hoc meeting in April in Paris, France</w:t>
            </w:r>
          </w:p>
          <w:p w:rsidR="00AF55E0" w:rsidRDefault="00AF55E0" w:rsidP="00AF55E0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Default="00AF55E0" w:rsidP="00AF55E0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AF55E0" w:rsidRPr="0080077E" w:rsidRDefault="00AF55E0" w:rsidP="00AF55E0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077E">
              <w:rPr>
                <w:rFonts w:ascii="Arial" w:hAnsi="Arial" w:cs="Arial"/>
                <w:b/>
                <w:sz w:val="22"/>
                <w:szCs w:val="22"/>
                <w:lang w:val="en-US"/>
              </w:rPr>
              <w:t>Feedback from Vendors about the OSSI Initiative</w:t>
            </w:r>
          </w:p>
          <w:p w:rsidR="0080077E" w:rsidRDefault="0080077E" w:rsidP="0080077E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Operators do not have information on how OSSii is working with our requirements</w:t>
            </w:r>
          </w:p>
          <w:p w:rsidR="0080077E" w:rsidRDefault="0080077E" w:rsidP="0080077E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Operators do not have visibility</w:t>
            </w:r>
          </w:p>
          <w:p w:rsidR="0080077E" w:rsidRDefault="0080077E" w:rsidP="0080077E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Operators expect higher transparency</w:t>
            </w:r>
          </w:p>
          <w:p w:rsidR="0080077E" w:rsidRDefault="0080077E" w:rsidP="00AF55E0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80077E" w:rsidRPr="00AF55E0" w:rsidRDefault="0080077E" w:rsidP="00AF55E0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613598" w:rsidRPr="0080077E" w:rsidRDefault="00613598" w:rsidP="00613598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077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Feedback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on Multi-SDO</w:t>
            </w:r>
          </w:p>
          <w:p w:rsidR="00613598" w:rsidRDefault="00613598" w:rsidP="00613598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Multi-SDO is seen as important forum to coordinate work between SDO’s.</w:t>
            </w:r>
          </w:p>
          <w:p w:rsidR="00613598" w:rsidRDefault="00613598" w:rsidP="00613598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Therefore it is important to establish new JWG’s as mentioned in the presentations</w:t>
            </w:r>
          </w:p>
          <w:p w:rsidR="00613598" w:rsidRDefault="00613598" w:rsidP="00613598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Results to be discussed and presented in next Multi-SDO Steering Board meeting</w:t>
            </w:r>
          </w:p>
          <w:p w:rsidR="00561486" w:rsidRDefault="00561486" w:rsidP="00561486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EC51DD" w:rsidRDefault="00EC51DD" w:rsidP="00561486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EC51DD" w:rsidRPr="00EC51DD" w:rsidRDefault="00EC51DD" w:rsidP="00561486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C51DD">
              <w:rPr>
                <w:rFonts w:ascii="Arial" w:hAnsi="Arial" w:cs="Arial"/>
                <w:b/>
                <w:sz w:val="22"/>
                <w:szCs w:val="22"/>
                <w:lang w:val="en-US"/>
              </w:rPr>
              <w:t>Closing Statements</w:t>
            </w:r>
          </w:p>
          <w:p w:rsidR="00561486" w:rsidRPr="00EC51DD" w:rsidRDefault="00561486" w:rsidP="00561486">
            <w:pPr>
              <w:spacing w:line="240" w:lineRule="exact"/>
              <w:rPr>
                <w:rFonts w:ascii="Arial" w:hAnsi="Arial" w:cs="Arial"/>
                <w:b/>
                <w:lang w:val="en-US"/>
              </w:rPr>
            </w:pPr>
            <w:r w:rsidRPr="00EC51DD">
              <w:rPr>
                <w:rFonts w:ascii="Arial" w:hAnsi="Arial" w:cs="Arial"/>
                <w:b/>
                <w:lang w:val="en-US"/>
              </w:rPr>
              <w:t>Huawei:</w:t>
            </w:r>
          </w:p>
          <w:p w:rsidR="00561486" w:rsidRDefault="00561486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Clear statement requested from NGMN NGCOR that it is important that Huawei continues to participate</w:t>
            </w:r>
          </w:p>
          <w:p w:rsidR="00561486" w:rsidRDefault="00561486" w:rsidP="00561486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561486" w:rsidRPr="00EC51DD" w:rsidRDefault="00561486" w:rsidP="00561486">
            <w:pPr>
              <w:spacing w:line="240" w:lineRule="exact"/>
              <w:rPr>
                <w:rFonts w:ascii="Arial" w:hAnsi="Arial" w:cs="Arial"/>
                <w:b/>
                <w:lang w:val="en-US"/>
              </w:rPr>
            </w:pPr>
            <w:r w:rsidRPr="00EC51DD">
              <w:rPr>
                <w:rFonts w:ascii="Arial" w:hAnsi="Arial" w:cs="Arial"/>
                <w:b/>
                <w:lang w:val="en-US"/>
              </w:rPr>
              <w:t xml:space="preserve">ZTE: </w:t>
            </w:r>
          </w:p>
          <w:p w:rsidR="00561486" w:rsidRDefault="00561486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Standardization process to be speed up. Therefore practical deployments like Catalyst and PoC are important</w:t>
            </w:r>
          </w:p>
          <w:p w:rsidR="00561486" w:rsidRDefault="00561486" w:rsidP="00561486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561486" w:rsidRPr="00EC51DD" w:rsidRDefault="00561486" w:rsidP="00561486">
            <w:pPr>
              <w:spacing w:line="240" w:lineRule="exact"/>
              <w:rPr>
                <w:rFonts w:ascii="Arial" w:hAnsi="Arial" w:cs="Arial"/>
                <w:b/>
                <w:lang w:val="en-US"/>
              </w:rPr>
            </w:pPr>
            <w:r w:rsidRPr="00EC51DD">
              <w:rPr>
                <w:rFonts w:ascii="Arial" w:hAnsi="Arial" w:cs="Arial"/>
                <w:b/>
                <w:lang w:val="en-US"/>
              </w:rPr>
              <w:t>TMF:</w:t>
            </w:r>
          </w:p>
          <w:p w:rsidR="00561486" w:rsidRDefault="00561486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Focus is more on practical work like Catalyst and prototypes</w:t>
            </w:r>
          </w:p>
          <w:p w:rsidR="00561486" w:rsidRDefault="00561486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Cooperation via LS in order to clarify </w:t>
            </w:r>
            <w:r w:rsidR="00743D91">
              <w:rPr>
                <w:rFonts w:ascii="Arial" w:hAnsi="Arial" w:cs="Arial"/>
                <w:lang w:val="en-US"/>
              </w:rPr>
              <w:t>expectations</w:t>
            </w:r>
          </w:p>
          <w:p w:rsidR="00561486" w:rsidRPr="00C55E16" w:rsidRDefault="00561486" w:rsidP="00C55E16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27</w:t>
            </w:r>
            <w:r w:rsidRPr="00EC51DD">
              <w:rPr>
                <w:rFonts w:ascii="Arial" w:hAnsi="Arial" w:cs="Arial"/>
                <w:lang w:val="en-US"/>
              </w:rPr>
              <w:t>th</w:t>
            </w:r>
            <w:r>
              <w:rPr>
                <w:rFonts w:ascii="Arial" w:hAnsi="Arial" w:cs="Arial"/>
                <w:lang w:val="en-US"/>
              </w:rPr>
              <w:t xml:space="preserve"> March call between KM and DM in order to further clarify next steps</w:t>
            </w:r>
          </w:p>
          <w:p w:rsidR="00EC51DD" w:rsidRDefault="00EC51DD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TMF to clarify their availability for Multi-SDO Steering Board Call on 4</w:t>
            </w:r>
            <w:r w:rsidRPr="00EC51DD">
              <w:rPr>
                <w:rFonts w:ascii="Arial" w:hAnsi="Arial" w:cs="Arial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lang w:val="en-US"/>
              </w:rPr>
              <w:t xml:space="preserve"> April</w:t>
            </w:r>
          </w:p>
          <w:p w:rsidR="00561486" w:rsidRDefault="00561486" w:rsidP="00561486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BF03FE" w:rsidRPr="00EC51DD" w:rsidRDefault="00BF03FE" w:rsidP="00561486">
            <w:pPr>
              <w:spacing w:line="240" w:lineRule="exact"/>
              <w:rPr>
                <w:rFonts w:ascii="Arial" w:hAnsi="Arial" w:cs="Arial"/>
                <w:b/>
                <w:lang w:val="en-US"/>
              </w:rPr>
            </w:pPr>
            <w:r w:rsidRPr="00EC51DD">
              <w:rPr>
                <w:rFonts w:ascii="Arial" w:hAnsi="Arial" w:cs="Arial"/>
                <w:b/>
                <w:lang w:val="en-US"/>
              </w:rPr>
              <w:t>Cisco:</w:t>
            </w:r>
          </w:p>
          <w:p w:rsidR="00BF03FE" w:rsidRDefault="00BF03FE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Interested in PM and Modeling</w:t>
            </w:r>
          </w:p>
          <w:p w:rsidR="00BF03FE" w:rsidRPr="00561486" w:rsidRDefault="00BF03FE" w:rsidP="00EC51DD">
            <w:pPr>
              <w:pStyle w:val="Listenabsatz"/>
              <w:numPr>
                <w:ilvl w:val="0"/>
                <w:numId w:val="29"/>
              </w:numPr>
              <w:spacing w:after="0" w:line="240" w:lineRule="exact"/>
              <w:ind w:left="362" w:hanging="36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Will contribute to CM in area of SON</w:t>
            </w:r>
          </w:p>
          <w:p w:rsidR="00AF55E0" w:rsidRDefault="00AF55E0" w:rsidP="00613598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BF03FE" w:rsidRDefault="00BF03FE" w:rsidP="00613598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  <w:p w:rsidR="00BF03FE" w:rsidRPr="00AF55E0" w:rsidRDefault="00BF03FE" w:rsidP="00613598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</w:tc>
        <w:tc>
          <w:tcPr>
            <w:tcW w:w="1158" w:type="dxa"/>
          </w:tcPr>
          <w:p w:rsidR="00E2670E" w:rsidRDefault="00E2670E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KMO</w:t>
            </w:r>
          </w:p>
          <w:p w:rsidR="00FD58F6" w:rsidRPr="00C55E16" w:rsidRDefault="00FD58F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MCC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MCC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C55E16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CT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CT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D35E09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KM/DM/CT</w:t>
            </w: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EC51DD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EC51DD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CT</w:t>
            </w: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DS</w:t>
            </w: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743D91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EC51DD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KM/DM</w:t>
            </w: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DM</w:t>
            </w: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743D91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</w:p>
          <w:p w:rsidR="00743D91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MCC</w:t>
            </w:r>
          </w:p>
          <w:p w:rsidR="00743D91" w:rsidRPr="00C55E16" w:rsidRDefault="00C55E16" w:rsidP="003B5A85">
            <w:pPr>
              <w:pStyle w:val="PSIStandard"/>
              <w:spacing w:line="240" w:lineRule="exact"/>
              <w:rPr>
                <w:rFonts w:ascii="Arial" w:hAnsi="Arial" w:cs="Arial"/>
                <w:b/>
                <w:bCs/>
                <w:sz w:val="20"/>
              </w:rPr>
            </w:pPr>
            <w:r w:rsidRPr="00C55E16">
              <w:rPr>
                <w:rFonts w:ascii="Arial" w:hAnsi="Arial" w:cs="Arial"/>
                <w:b/>
                <w:bCs/>
                <w:sz w:val="20"/>
              </w:rPr>
              <w:t>MCC</w:t>
            </w:r>
          </w:p>
        </w:tc>
        <w:tc>
          <w:tcPr>
            <w:tcW w:w="1135" w:type="dxa"/>
          </w:tcPr>
          <w:p w:rsidR="00E2670E" w:rsidRPr="00C55E16" w:rsidRDefault="00E2670E" w:rsidP="00694BDF">
            <w:pPr>
              <w:rPr>
                <w:rFonts w:ascii="Helv" w:hAnsi="Helv" w:cs="Helv"/>
                <w:color w:val="000000"/>
              </w:rPr>
            </w:pPr>
          </w:p>
          <w:p w:rsidR="00E2670E" w:rsidRPr="00C55E16" w:rsidRDefault="00E2670E" w:rsidP="00E2670E">
            <w:pPr>
              <w:rPr>
                <w:rFonts w:ascii="Helv" w:hAnsi="Helv" w:cs="Helv"/>
                <w:color w:val="000000"/>
              </w:rPr>
            </w:pPr>
          </w:p>
        </w:tc>
      </w:tr>
    </w:tbl>
    <w:p w:rsidR="00F64C0A" w:rsidRPr="00C55E16" w:rsidRDefault="00F64C0A" w:rsidP="00FE553E">
      <w:pPr>
        <w:pStyle w:val="PSIStandard"/>
        <w:outlineLvl w:val="0"/>
        <w:rPr>
          <w:rFonts w:ascii="Arial" w:hAnsi="Arial" w:cs="Arial"/>
          <w:b/>
          <w:szCs w:val="22"/>
          <w:u w:val="single"/>
        </w:rPr>
      </w:pPr>
    </w:p>
    <w:sectPr w:rsidR="00F64C0A" w:rsidRPr="00C55E16" w:rsidSect="00BC569E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127" w:right="1134" w:bottom="1134" w:left="1134" w:header="567" w:footer="289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9B8" w:rsidRDefault="002249B8">
      <w:r>
        <w:separator/>
      </w:r>
    </w:p>
  </w:endnote>
  <w:endnote w:type="continuationSeparator" w:id="0">
    <w:p w:rsidR="002249B8" w:rsidRDefault="0022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C0A" w:rsidRDefault="00F64C0A">
    <w:pPr>
      <w:pStyle w:val="Fuzeile"/>
    </w:pPr>
  </w:p>
  <w:p w:rsidR="00F64C0A" w:rsidRDefault="0028041F">
    <w:pPr>
      <w:pStyle w:val="Fuzeile"/>
    </w:pPr>
    <w:r>
      <w:fldChar w:fldCharType="begin"/>
    </w:r>
    <w:r w:rsidR="00F64C0A">
      <w:instrText xml:space="preserve"> DOCPROPERTY DocSecTitle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C0A" w:rsidRDefault="00F64C0A">
    <w:pPr>
      <w:pStyle w:val="Fuzeile"/>
      <w:tabs>
        <w:tab w:val="clear" w:pos="4536"/>
        <w:tab w:val="clear" w:pos="9072"/>
        <w:tab w:val="center" w:pos="7797"/>
      </w:tabs>
      <w:rPr>
        <w:rStyle w:val="Seitenzahl"/>
        <w:rFonts w:ascii="Century Gothic" w:hAnsi="Century Gothic"/>
        <w:iCs/>
      </w:rPr>
    </w:pPr>
    <w:r>
      <w:rPr>
        <w:rFonts w:ascii="Century Gothic" w:hAnsi="Century Gothic"/>
        <w:iCs/>
        <w:spacing w:val="6"/>
        <w:lang w:val="en-GB"/>
      </w:rPr>
      <w:tab/>
    </w:r>
    <w:r w:rsidR="0028041F">
      <w:rPr>
        <w:rStyle w:val="Seitenzahl"/>
        <w:rFonts w:ascii="Century Gothic" w:hAnsi="Century Gothic"/>
        <w:iCs/>
        <w:lang w:val="en-GB"/>
      </w:rPr>
      <w:fldChar w:fldCharType="begin"/>
    </w:r>
    <w:r>
      <w:rPr>
        <w:rStyle w:val="Seitenzahl"/>
        <w:rFonts w:ascii="Century Gothic" w:hAnsi="Century Gothic"/>
        <w:iCs/>
        <w:lang w:val="en-GB"/>
      </w:rPr>
      <w:instrText xml:space="preserve"> PAGE </w:instrText>
    </w:r>
    <w:r w:rsidR="0028041F">
      <w:rPr>
        <w:rStyle w:val="Seitenzahl"/>
        <w:rFonts w:ascii="Century Gothic" w:hAnsi="Century Gothic"/>
        <w:iCs/>
        <w:lang w:val="en-GB"/>
      </w:rPr>
      <w:fldChar w:fldCharType="separate"/>
    </w:r>
    <w:r w:rsidR="002249B8">
      <w:rPr>
        <w:rStyle w:val="Seitenzahl"/>
        <w:rFonts w:ascii="Century Gothic" w:hAnsi="Century Gothic"/>
        <w:iCs/>
        <w:noProof/>
        <w:lang w:val="en-GB"/>
      </w:rPr>
      <w:t>1</w:t>
    </w:r>
    <w:r w:rsidR="0028041F">
      <w:rPr>
        <w:rStyle w:val="Seitenzahl"/>
        <w:rFonts w:ascii="Century Gothic" w:hAnsi="Century Gothic"/>
        <w:iCs/>
        <w:lang w:val="en-GB"/>
      </w:rPr>
      <w:fldChar w:fldCharType="end"/>
    </w:r>
    <w:r>
      <w:rPr>
        <w:rStyle w:val="Seitenzahl"/>
        <w:rFonts w:ascii="Century Gothic" w:hAnsi="Century Gothic"/>
        <w:iCs/>
        <w:lang w:val="en-GB"/>
      </w:rPr>
      <w:t xml:space="preserve"> of </w:t>
    </w:r>
    <w:r w:rsidR="0028041F">
      <w:rPr>
        <w:rStyle w:val="Seitenzahl"/>
        <w:rFonts w:ascii="Century Gothic" w:hAnsi="Century Gothic"/>
        <w:iCs/>
        <w:lang w:val="en-GB"/>
      </w:rPr>
      <w:fldChar w:fldCharType="begin"/>
    </w:r>
    <w:r>
      <w:rPr>
        <w:rStyle w:val="Seitenzahl"/>
        <w:rFonts w:ascii="Century Gothic" w:hAnsi="Century Gothic"/>
        <w:iCs/>
        <w:lang w:val="en-GB"/>
      </w:rPr>
      <w:instrText xml:space="preserve"> NUMPAGES </w:instrText>
    </w:r>
    <w:r w:rsidR="0028041F">
      <w:rPr>
        <w:rStyle w:val="Seitenzahl"/>
        <w:rFonts w:ascii="Century Gothic" w:hAnsi="Century Gothic"/>
        <w:iCs/>
        <w:lang w:val="en-GB"/>
      </w:rPr>
      <w:fldChar w:fldCharType="separate"/>
    </w:r>
    <w:r w:rsidR="002249B8">
      <w:rPr>
        <w:rStyle w:val="Seitenzahl"/>
        <w:rFonts w:ascii="Century Gothic" w:hAnsi="Century Gothic"/>
        <w:iCs/>
        <w:noProof/>
        <w:lang w:val="en-GB"/>
      </w:rPr>
      <w:t>1</w:t>
    </w:r>
    <w:r w:rsidR="0028041F">
      <w:rPr>
        <w:rStyle w:val="Seitenzahl"/>
        <w:rFonts w:ascii="Century Gothic" w:hAnsi="Century Gothic"/>
        <w:iCs/>
        <w:lang w:val="en-GB"/>
      </w:rPr>
      <w:fldChar w:fldCharType="end"/>
    </w:r>
  </w:p>
  <w:p w:rsidR="00F64C0A" w:rsidRDefault="0028041F">
    <w:pPr>
      <w:pStyle w:val="Fuzeile"/>
      <w:tabs>
        <w:tab w:val="clear" w:pos="4536"/>
        <w:tab w:val="clear" w:pos="9072"/>
        <w:tab w:val="center" w:pos="7797"/>
      </w:tabs>
      <w:rPr>
        <w:lang w:val="en-GB"/>
      </w:rPr>
    </w:pPr>
    <w:r>
      <w:rPr>
        <w:rFonts w:ascii="Century Gothic" w:hAnsi="Century Gothic"/>
        <w:iCs/>
        <w:lang w:val="en-GB"/>
      </w:rPr>
      <w:fldChar w:fldCharType="begin"/>
    </w:r>
    <w:r w:rsidR="00F64C0A">
      <w:rPr>
        <w:rFonts w:ascii="Century Gothic" w:hAnsi="Century Gothic"/>
        <w:iCs/>
        <w:lang w:val="en-GB"/>
      </w:rPr>
      <w:instrText xml:space="preserve"> DOCPROPERTY DocSecTitle \* MERGEFORMAT </w:instrText>
    </w:r>
    <w:r>
      <w:rPr>
        <w:rFonts w:ascii="Century Gothic" w:hAnsi="Century Gothic"/>
        <w:i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C0A" w:rsidRDefault="00F64C0A">
    <w:pPr>
      <w:pStyle w:val="Fuzeile"/>
    </w:pPr>
  </w:p>
  <w:p w:rsidR="00F64C0A" w:rsidRDefault="0028041F">
    <w:pPr>
      <w:pStyle w:val="Fuzeile"/>
    </w:pPr>
    <w:r>
      <w:fldChar w:fldCharType="begin"/>
    </w:r>
    <w:r w:rsidR="00F64C0A">
      <w:instrText xml:space="preserve"> DOCPROPERTY DocSecTitle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9B8" w:rsidRDefault="002249B8">
      <w:r>
        <w:separator/>
      </w:r>
    </w:p>
  </w:footnote>
  <w:footnote w:type="continuationSeparator" w:id="0">
    <w:p w:rsidR="002249B8" w:rsidRDefault="00224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bottom w:val="single" w:sz="18" w:space="0" w:color="808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20"/>
      <w:gridCol w:w="2619"/>
    </w:tblGrid>
    <w:tr w:rsidR="00F64C0A" w:rsidTr="0095344A">
      <w:trPr>
        <w:trHeight w:val="879"/>
        <w:jc w:val="center"/>
      </w:trPr>
      <w:tc>
        <w:tcPr>
          <w:tcW w:w="7020" w:type="dxa"/>
          <w:tcBorders>
            <w:top w:val="single" w:sz="18" w:space="0" w:color="808000"/>
            <w:left w:val="single" w:sz="18" w:space="0" w:color="808000"/>
            <w:bottom w:val="single" w:sz="18" w:space="0" w:color="808000"/>
            <w:right w:val="single" w:sz="18" w:space="0" w:color="808000"/>
          </w:tcBorders>
        </w:tcPr>
        <w:p w:rsidR="00F64C0A" w:rsidRPr="00B70866" w:rsidRDefault="00F64C0A">
          <w:pPr>
            <w:pStyle w:val="Kopfzeile"/>
            <w:spacing w:before="120"/>
            <w:rPr>
              <w:rFonts w:ascii="Arial" w:hAnsi="Arial" w:cs="Arial"/>
              <w:b/>
              <w:color w:val="568E16"/>
              <w:sz w:val="36"/>
              <w:lang w:val="en-GB"/>
            </w:rPr>
          </w:pPr>
          <w:r w:rsidRPr="00B70866">
            <w:rPr>
              <w:rFonts w:ascii="Arial" w:hAnsi="Arial" w:cs="Arial"/>
              <w:b/>
              <w:color w:val="568E16"/>
              <w:sz w:val="36"/>
              <w:lang w:val="en-GB"/>
            </w:rPr>
            <w:t xml:space="preserve">Next Generation </w:t>
          </w:r>
          <w:smartTag w:uri="urn:schemas-microsoft-com:office:smarttags" w:element="place">
            <w:r w:rsidRPr="00B70866">
              <w:rPr>
                <w:rFonts w:ascii="Arial" w:hAnsi="Arial" w:cs="Arial"/>
                <w:b/>
                <w:color w:val="568E16"/>
                <w:sz w:val="36"/>
                <w:lang w:val="en-GB"/>
              </w:rPr>
              <w:t>Mobile</w:t>
            </w:r>
          </w:smartTag>
          <w:r w:rsidRPr="00B70866">
            <w:rPr>
              <w:rFonts w:ascii="Arial" w:hAnsi="Arial" w:cs="Arial"/>
              <w:b/>
              <w:color w:val="568E16"/>
              <w:sz w:val="36"/>
              <w:lang w:val="en-GB"/>
            </w:rPr>
            <w:t xml:space="preserve"> Networks</w:t>
          </w:r>
        </w:p>
        <w:p w:rsidR="00F64C0A" w:rsidRDefault="00F64C0A" w:rsidP="00F2464A">
          <w:pPr>
            <w:pStyle w:val="Kopfzeile"/>
            <w:rPr>
              <w:rFonts w:ascii="Arial" w:hAnsi="Arial" w:cs="Arial"/>
              <w:b/>
              <w:sz w:val="28"/>
              <w:lang w:val="en-GB"/>
            </w:rPr>
          </w:pPr>
          <w:r>
            <w:rPr>
              <w:rFonts w:ascii="Arial" w:hAnsi="Arial" w:cs="Arial"/>
              <w:b/>
              <w:sz w:val="28"/>
              <w:lang w:val="en-GB"/>
            </w:rPr>
            <w:t xml:space="preserve">Meeting NGCOR </w:t>
          </w:r>
          <w:r w:rsidR="00BF03FE">
            <w:rPr>
              <w:rFonts w:ascii="Arial" w:hAnsi="Arial" w:cs="Arial"/>
              <w:b/>
              <w:sz w:val="28"/>
              <w:lang w:val="en-GB"/>
            </w:rPr>
            <w:t>Partner F2F Meeting</w:t>
          </w:r>
          <w:r>
            <w:rPr>
              <w:rFonts w:ascii="Arial" w:hAnsi="Arial" w:cs="Arial"/>
              <w:b/>
              <w:sz w:val="28"/>
              <w:lang w:val="en-GB"/>
            </w:rPr>
            <w:t>,</w:t>
          </w:r>
        </w:p>
        <w:p w:rsidR="00F64C0A" w:rsidRDefault="00854285" w:rsidP="00D70E90">
          <w:pPr>
            <w:pStyle w:val="Kopfzeile"/>
            <w:rPr>
              <w:rFonts w:ascii="Arial" w:hAnsi="Arial" w:cs="Arial"/>
              <w:b/>
              <w:sz w:val="28"/>
              <w:lang w:val="en-GB"/>
            </w:rPr>
          </w:pPr>
          <w:r w:rsidRPr="00854285">
            <w:rPr>
              <w:rFonts w:ascii="Arial" w:hAnsi="Arial" w:cs="Arial"/>
              <w:b/>
              <w:sz w:val="28"/>
              <w:lang w:val="en-GB"/>
            </w:rPr>
            <w:t>1</w:t>
          </w:r>
          <w:r w:rsidR="00561486">
            <w:rPr>
              <w:rFonts w:ascii="Arial" w:hAnsi="Arial" w:cs="Arial"/>
              <w:b/>
              <w:sz w:val="28"/>
              <w:lang w:val="en-GB"/>
            </w:rPr>
            <w:t>8</w:t>
          </w:r>
          <w:r w:rsidR="00791F30" w:rsidRPr="00791F30">
            <w:rPr>
              <w:rFonts w:ascii="Arial" w:hAnsi="Arial" w:cs="Arial"/>
              <w:b/>
              <w:sz w:val="28"/>
              <w:vertAlign w:val="superscript"/>
              <w:lang w:val="en-GB"/>
            </w:rPr>
            <w:t>th</w:t>
          </w:r>
          <w:r w:rsidR="00791F30">
            <w:rPr>
              <w:rFonts w:ascii="Arial" w:hAnsi="Arial" w:cs="Arial"/>
              <w:b/>
              <w:sz w:val="28"/>
              <w:lang w:val="en-GB"/>
            </w:rPr>
            <w:t xml:space="preserve"> </w:t>
          </w:r>
          <w:r w:rsidR="00561486">
            <w:rPr>
              <w:rFonts w:ascii="Arial" w:hAnsi="Arial" w:cs="Arial"/>
              <w:b/>
              <w:sz w:val="28"/>
              <w:lang w:val="en-GB"/>
            </w:rPr>
            <w:t>/ 19</w:t>
          </w:r>
          <w:r w:rsidR="00561486" w:rsidRPr="00561486">
            <w:rPr>
              <w:rFonts w:ascii="Arial" w:hAnsi="Arial" w:cs="Arial"/>
              <w:b/>
              <w:sz w:val="28"/>
              <w:vertAlign w:val="superscript"/>
              <w:lang w:val="en-GB"/>
            </w:rPr>
            <w:t>th</w:t>
          </w:r>
          <w:r w:rsidR="00561486">
            <w:rPr>
              <w:rFonts w:ascii="Arial" w:hAnsi="Arial" w:cs="Arial"/>
              <w:b/>
              <w:sz w:val="28"/>
              <w:lang w:val="en-GB"/>
            </w:rPr>
            <w:t xml:space="preserve"> </w:t>
          </w:r>
          <w:r w:rsidR="00D70E90">
            <w:rPr>
              <w:rFonts w:ascii="Arial" w:hAnsi="Arial" w:cs="Arial"/>
              <w:b/>
              <w:sz w:val="28"/>
              <w:lang w:val="en-GB"/>
            </w:rPr>
            <w:t>March</w:t>
          </w:r>
          <w:r w:rsidR="00F64C0A">
            <w:rPr>
              <w:rFonts w:ascii="Arial" w:hAnsi="Arial" w:cs="Arial"/>
              <w:b/>
              <w:sz w:val="28"/>
              <w:lang w:val="en-GB"/>
            </w:rPr>
            <w:t xml:space="preserve"> 201</w:t>
          </w:r>
          <w:r w:rsidR="00E2670E">
            <w:rPr>
              <w:rFonts w:ascii="Arial" w:hAnsi="Arial" w:cs="Arial"/>
              <w:b/>
              <w:sz w:val="28"/>
              <w:lang w:val="en-GB"/>
            </w:rPr>
            <w:t>4</w:t>
          </w:r>
          <w:r w:rsidR="00BF03FE">
            <w:rPr>
              <w:rFonts w:ascii="Arial" w:hAnsi="Arial" w:cs="Arial"/>
              <w:b/>
              <w:sz w:val="28"/>
              <w:lang w:val="en-GB"/>
            </w:rPr>
            <w:t>, Madrid, Spain</w:t>
          </w:r>
          <w:r w:rsidR="00F64C0A">
            <w:rPr>
              <w:rFonts w:ascii="Arial" w:hAnsi="Arial" w:cs="Arial"/>
              <w:b/>
              <w:sz w:val="28"/>
              <w:lang w:val="en-GB"/>
            </w:rPr>
            <w:t xml:space="preserve"> </w:t>
          </w:r>
        </w:p>
      </w:tc>
      <w:tc>
        <w:tcPr>
          <w:tcW w:w="2619" w:type="dxa"/>
          <w:tcBorders>
            <w:top w:val="single" w:sz="18" w:space="0" w:color="808000"/>
            <w:left w:val="single" w:sz="18" w:space="0" w:color="808000"/>
            <w:bottom w:val="single" w:sz="18" w:space="0" w:color="808000"/>
            <w:right w:val="single" w:sz="18" w:space="0" w:color="808000"/>
          </w:tcBorders>
          <w:vAlign w:val="center"/>
        </w:tcPr>
        <w:p w:rsidR="00F64C0A" w:rsidRDefault="00794DE2">
          <w:pPr>
            <w:pStyle w:val="Kopfzeile"/>
            <w:rPr>
              <w:rFonts w:ascii="Arial" w:hAnsi="Arial" w:cs="Arial"/>
              <w:b/>
              <w:color w:val="FF0000"/>
              <w:lang w:val="en-GB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1526540" cy="835025"/>
                <wp:effectExtent l="0" t="0" r="0" b="3175"/>
                <wp:docPr id="1" name="Picture 1" descr="Beschreibung: 43mm_ngmn_logo_he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eschreibung: 43mm_ngmn_logo_he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6540" cy="83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4C0A" w:rsidRDefault="00F64C0A">
    <w:pPr>
      <w:pStyle w:val="Kopfzeile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0D9"/>
    <w:multiLevelType w:val="hybridMultilevel"/>
    <w:tmpl w:val="79EA8954"/>
    <w:lvl w:ilvl="0" w:tplc="B8B22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D0744"/>
    <w:multiLevelType w:val="hybridMultilevel"/>
    <w:tmpl w:val="15C6C7D4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1416"/>
    <w:multiLevelType w:val="hybridMultilevel"/>
    <w:tmpl w:val="26AE513A"/>
    <w:lvl w:ilvl="0" w:tplc="D52204D2">
      <w:start w:val="1"/>
      <w:numFmt w:val="bullet"/>
      <w:pStyle w:val="DritteEinrckung"/>
      <w:lvlText w:val="­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DD143D"/>
    <w:multiLevelType w:val="multilevel"/>
    <w:tmpl w:val="1C404BEA"/>
    <w:lvl w:ilvl="0">
      <w:start w:val="1"/>
      <w:numFmt w:val="decimal"/>
      <w:lvlText w:val="%1."/>
      <w:lvlJc w:val="left"/>
      <w:pPr>
        <w:ind w:left="52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100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42"/>
        </w:tabs>
        <w:ind w:left="124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  <w:rPr>
        <w:rFonts w:cs="Times New Roman" w:hint="default"/>
      </w:rPr>
    </w:lvl>
  </w:abstractNum>
  <w:abstractNum w:abstractNumId="4">
    <w:nsid w:val="0B3D44F8"/>
    <w:multiLevelType w:val="hybridMultilevel"/>
    <w:tmpl w:val="6CD6E30C"/>
    <w:lvl w:ilvl="0" w:tplc="D6644E3A">
      <w:numFmt w:val="bullet"/>
      <w:lvlText w:val=""/>
      <w:lvlJc w:val="left"/>
      <w:pPr>
        <w:ind w:left="60" w:hanging="42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13B65937"/>
    <w:multiLevelType w:val="hybridMultilevel"/>
    <w:tmpl w:val="DE1A2F2C"/>
    <w:lvl w:ilvl="0" w:tplc="96BAE6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92A09"/>
    <w:multiLevelType w:val="hybridMultilevel"/>
    <w:tmpl w:val="C99E3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654AE"/>
    <w:multiLevelType w:val="hybridMultilevel"/>
    <w:tmpl w:val="C396E07E"/>
    <w:lvl w:ilvl="0" w:tplc="2870C1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241142"/>
    <w:multiLevelType w:val="hybridMultilevel"/>
    <w:tmpl w:val="82AEC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95243"/>
    <w:multiLevelType w:val="hybridMultilevel"/>
    <w:tmpl w:val="F15E3178"/>
    <w:lvl w:ilvl="0" w:tplc="48462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27628E"/>
    <w:multiLevelType w:val="hybridMultilevel"/>
    <w:tmpl w:val="A9FA6E3E"/>
    <w:lvl w:ilvl="0" w:tplc="69844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9600FF"/>
    <w:multiLevelType w:val="hybridMultilevel"/>
    <w:tmpl w:val="CF048C98"/>
    <w:lvl w:ilvl="0" w:tplc="1A5A6E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042E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05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A095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041F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760C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CA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4ABE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2481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933F7"/>
    <w:multiLevelType w:val="hybridMultilevel"/>
    <w:tmpl w:val="62AAA5DE"/>
    <w:lvl w:ilvl="0" w:tplc="964C7126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D6AF1"/>
    <w:multiLevelType w:val="hybridMultilevel"/>
    <w:tmpl w:val="DFAEB058"/>
    <w:lvl w:ilvl="0" w:tplc="C73841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8E36C3"/>
    <w:multiLevelType w:val="hybridMultilevel"/>
    <w:tmpl w:val="B07CF15C"/>
    <w:lvl w:ilvl="0" w:tplc="B4FCB0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6C47140"/>
    <w:multiLevelType w:val="multilevel"/>
    <w:tmpl w:val="DF44E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BB6571"/>
    <w:multiLevelType w:val="hybridMultilevel"/>
    <w:tmpl w:val="61F67AC8"/>
    <w:lvl w:ilvl="0" w:tplc="3E0A723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A963DF"/>
    <w:multiLevelType w:val="hybridMultilevel"/>
    <w:tmpl w:val="8FCE6E34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C9228A"/>
    <w:multiLevelType w:val="hybridMultilevel"/>
    <w:tmpl w:val="0B3E9D6C"/>
    <w:lvl w:ilvl="0" w:tplc="6A6E6B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234042"/>
    <w:multiLevelType w:val="hybridMultilevel"/>
    <w:tmpl w:val="EA486E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AD0EBE"/>
    <w:multiLevelType w:val="hybridMultilevel"/>
    <w:tmpl w:val="D37E1F1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46AF366">
      <w:start w:val="1"/>
      <w:numFmt w:val="bullet"/>
      <w:pStyle w:val="BulletFet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7F31C21"/>
    <w:multiLevelType w:val="hybridMultilevel"/>
    <w:tmpl w:val="960A6F9C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923857"/>
    <w:multiLevelType w:val="hybridMultilevel"/>
    <w:tmpl w:val="303E30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E24BAE"/>
    <w:multiLevelType w:val="hybridMultilevel"/>
    <w:tmpl w:val="5E821946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ECB3636"/>
    <w:multiLevelType w:val="multilevel"/>
    <w:tmpl w:val="CBFE46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ECE259E"/>
    <w:multiLevelType w:val="hybridMultilevel"/>
    <w:tmpl w:val="A26ECBE2"/>
    <w:lvl w:ilvl="0" w:tplc="B6BE40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DB4A34"/>
    <w:multiLevelType w:val="hybridMultilevel"/>
    <w:tmpl w:val="030669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 w:themeColor="accent1"/>
      </w:rPr>
    </w:lvl>
    <w:lvl w:ilvl="1" w:tplc="D2E642A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468329" w:themeColor="accent1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7C541B"/>
    <w:multiLevelType w:val="multilevel"/>
    <w:tmpl w:val="CE0C2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7611D5B"/>
    <w:multiLevelType w:val="hybridMultilevel"/>
    <w:tmpl w:val="63D09260"/>
    <w:lvl w:ilvl="0" w:tplc="E348CB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AD6C0F"/>
    <w:multiLevelType w:val="hybridMultilevel"/>
    <w:tmpl w:val="A69410F2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 w:themeColor="accen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9A773E"/>
    <w:multiLevelType w:val="multilevel"/>
    <w:tmpl w:val="DDEAEA68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2448"/>
        </w:tabs>
        <w:ind w:left="2448" w:hanging="10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0"/>
  </w:num>
  <w:num w:numId="2">
    <w:abstractNumId w:val="20"/>
  </w:num>
  <w:num w:numId="3">
    <w:abstractNumId w:val="2"/>
  </w:num>
  <w:num w:numId="4">
    <w:abstractNumId w:val="13"/>
  </w:num>
  <w:num w:numId="5">
    <w:abstractNumId w:val="0"/>
  </w:num>
  <w:num w:numId="6">
    <w:abstractNumId w:val="9"/>
  </w:num>
  <w:num w:numId="7">
    <w:abstractNumId w:val="5"/>
  </w:num>
  <w:num w:numId="8">
    <w:abstractNumId w:val="18"/>
  </w:num>
  <w:num w:numId="9">
    <w:abstractNumId w:val="25"/>
  </w:num>
  <w:num w:numId="10">
    <w:abstractNumId w:val="14"/>
  </w:num>
  <w:num w:numId="11">
    <w:abstractNumId w:val="28"/>
  </w:num>
  <w:num w:numId="12">
    <w:abstractNumId w:val="12"/>
  </w:num>
  <w:num w:numId="13">
    <w:abstractNumId w:val="27"/>
  </w:num>
  <w:num w:numId="14">
    <w:abstractNumId w:val="24"/>
  </w:num>
  <w:num w:numId="15">
    <w:abstractNumId w:val="21"/>
  </w:num>
  <w:num w:numId="16">
    <w:abstractNumId w:val="22"/>
  </w:num>
  <w:num w:numId="17">
    <w:abstractNumId w:val="4"/>
  </w:num>
  <w:num w:numId="18">
    <w:abstractNumId w:val="19"/>
  </w:num>
  <w:num w:numId="19">
    <w:abstractNumId w:val="3"/>
  </w:num>
  <w:num w:numId="20">
    <w:abstractNumId w:val="11"/>
  </w:num>
  <w:num w:numId="21">
    <w:abstractNumId w:val="7"/>
  </w:num>
  <w:num w:numId="22">
    <w:abstractNumId w:val="10"/>
  </w:num>
  <w:num w:numId="23">
    <w:abstractNumId w:val="23"/>
  </w:num>
  <w:num w:numId="24">
    <w:abstractNumId w:val="16"/>
  </w:num>
  <w:num w:numId="25">
    <w:abstractNumId w:val="1"/>
  </w:num>
  <w:num w:numId="26">
    <w:abstractNumId w:val="6"/>
  </w:num>
  <w:num w:numId="27">
    <w:abstractNumId w:val="15"/>
  </w:num>
  <w:num w:numId="28">
    <w:abstractNumId w:val="8"/>
  </w:num>
  <w:num w:numId="29">
    <w:abstractNumId w:val="29"/>
  </w:num>
  <w:num w:numId="30">
    <w:abstractNumId w:val="17"/>
  </w:num>
  <w:num w:numId="31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80"/>
    <w:rsid w:val="00003101"/>
    <w:rsid w:val="00003574"/>
    <w:rsid w:val="00006975"/>
    <w:rsid w:val="00007004"/>
    <w:rsid w:val="00010E5C"/>
    <w:rsid w:val="00012300"/>
    <w:rsid w:val="000135B2"/>
    <w:rsid w:val="000141DA"/>
    <w:rsid w:val="000151E9"/>
    <w:rsid w:val="00015AF0"/>
    <w:rsid w:val="00016AEA"/>
    <w:rsid w:val="00016FA8"/>
    <w:rsid w:val="000207FE"/>
    <w:rsid w:val="00025331"/>
    <w:rsid w:val="0003521A"/>
    <w:rsid w:val="00035A97"/>
    <w:rsid w:val="00040476"/>
    <w:rsid w:val="000414C4"/>
    <w:rsid w:val="000513F3"/>
    <w:rsid w:val="00056E9A"/>
    <w:rsid w:val="0005794B"/>
    <w:rsid w:val="000612ED"/>
    <w:rsid w:val="000659F4"/>
    <w:rsid w:val="000713A2"/>
    <w:rsid w:val="00074BB9"/>
    <w:rsid w:val="00082ECF"/>
    <w:rsid w:val="00090BD0"/>
    <w:rsid w:val="000949D3"/>
    <w:rsid w:val="000A1750"/>
    <w:rsid w:val="000A5F2B"/>
    <w:rsid w:val="000A72AA"/>
    <w:rsid w:val="000B1287"/>
    <w:rsid w:val="000C1F56"/>
    <w:rsid w:val="000C3193"/>
    <w:rsid w:val="000C3573"/>
    <w:rsid w:val="000D4E6A"/>
    <w:rsid w:val="000E1101"/>
    <w:rsid w:val="000E27BE"/>
    <w:rsid w:val="000E35DF"/>
    <w:rsid w:val="000E47AF"/>
    <w:rsid w:val="000E6A10"/>
    <w:rsid w:val="000E7DAD"/>
    <w:rsid w:val="000F7560"/>
    <w:rsid w:val="001004AB"/>
    <w:rsid w:val="00100AC3"/>
    <w:rsid w:val="00101FA3"/>
    <w:rsid w:val="001032DC"/>
    <w:rsid w:val="0010344A"/>
    <w:rsid w:val="001045A1"/>
    <w:rsid w:val="00111165"/>
    <w:rsid w:val="00111B75"/>
    <w:rsid w:val="00111F85"/>
    <w:rsid w:val="001120AD"/>
    <w:rsid w:val="00113989"/>
    <w:rsid w:val="001172CA"/>
    <w:rsid w:val="0012019B"/>
    <w:rsid w:val="00121053"/>
    <w:rsid w:val="00122781"/>
    <w:rsid w:val="00124CED"/>
    <w:rsid w:val="00131208"/>
    <w:rsid w:val="001338E1"/>
    <w:rsid w:val="00137FFC"/>
    <w:rsid w:val="0014114F"/>
    <w:rsid w:val="001447BA"/>
    <w:rsid w:val="0014712A"/>
    <w:rsid w:val="00150705"/>
    <w:rsid w:val="00150FA6"/>
    <w:rsid w:val="00151A81"/>
    <w:rsid w:val="00152F2B"/>
    <w:rsid w:val="001549CF"/>
    <w:rsid w:val="00154A1F"/>
    <w:rsid w:val="001551C7"/>
    <w:rsid w:val="00160839"/>
    <w:rsid w:val="00163848"/>
    <w:rsid w:val="00164D88"/>
    <w:rsid w:val="001653BB"/>
    <w:rsid w:val="00166819"/>
    <w:rsid w:val="0017046A"/>
    <w:rsid w:val="001708F4"/>
    <w:rsid w:val="00170BF1"/>
    <w:rsid w:val="001714B4"/>
    <w:rsid w:val="001739B2"/>
    <w:rsid w:val="0017626F"/>
    <w:rsid w:val="00180183"/>
    <w:rsid w:val="00180DAE"/>
    <w:rsid w:val="001824C5"/>
    <w:rsid w:val="001858D1"/>
    <w:rsid w:val="001873DE"/>
    <w:rsid w:val="00191B14"/>
    <w:rsid w:val="00191C80"/>
    <w:rsid w:val="00193F64"/>
    <w:rsid w:val="001958E8"/>
    <w:rsid w:val="00197AE2"/>
    <w:rsid w:val="001A3760"/>
    <w:rsid w:val="001A49D4"/>
    <w:rsid w:val="001A666D"/>
    <w:rsid w:val="001A7870"/>
    <w:rsid w:val="001C21C4"/>
    <w:rsid w:val="001C280C"/>
    <w:rsid w:val="001C2EFC"/>
    <w:rsid w:val="001C4994"/>
    <w:rsid w:val="001C5CDF"/>
    <w:rsid w:val="001C6CBE"/>
    <w:rsid w:val="001D0CEB"/>
    <w:rsid w:val="001D1665"/>
    <w:rsid w:val="001D4D26"/>
    <w:rsid w:val="001D63EE"/>
    <w:rsid w:val="001D70F0"/>
    <w:rsid w:val="001D7325"/>
    <w:rsid w:val="001D7D69"/>
    <w:rsid w:val="001E174B"/>
    <w:rsid w:val="001E60DA"/>
    <w:rsid w:val="001E6F19"/>
    <w:rsid w:val="001F1EA4"/>
    <w:rsid w:val="001F3C6F"/>
    <w:rsid w:val="00202847"/>
    <w:rsid w:val="00207449"/>
    <w:rsid w:val="00211CB7"/>
    <w:rsid w:val="00211D2B"/>
    <w:rsid w:val="002131F9"/>
    <w:rsid w:val="00214DF3"/>
    <w:rsid w:val="00216C8E"/>
    <w:rsid w:val="002171F6"/>
    <w:rsid w:val="002207F7"/>
    <w:rsid w:val="00220AA2"/>
    <w:rsid w:val="00220C39"/>
    <w:rsid w:val="00220DC5"/>
    <w:rsid w:val="002211B5"/>
    <w:rsid w:val="00222746"/>
    <w:rsid w:val="002249B8"/>
    <w:rsid w:val="002278C6"/>
    <w:rsid w:val="002344DE"/>
    <w:rsid w:val="00234AF1"/>
    <w:rsid w:val="00236905"/>
    <w:rsid w:val="00237346"/>
    <w:rsid w:val="00237E90"/>
    <w:rsid w:val="002412DD"/>
    <w:rsid w:val="0024333C"/>
    <w:rsid w:val="002472CD"/>
    <w:rsid w:val="002476CE"/>
    <w:rsid w:val="00254A69"/>
    <w:rsid w:val="0025603B"/>
    <w:rsid w:val="00256CC8"/>
    <w:rsid w:val="002570D2"/>
    <w:rsid w:val="00257147"/>
    <w:rsid w:val="00261192"/>
    <w:rsid w:val="00261671"/>
    <w:rsid w:val="0026277F"/>
    <w:rsid w:val="002679FF"/>
    <w:rsid w:val="00270857"/>
    <w:rsid w:val="00271AB5"/>
    <w:rsid w:val="00273149"/>
    <w:rsid w:val="00277DBC"/>
    <w:rsid w:val="00277EAA"/>
    <w:rsid w:val="0028041F"/>
    <w:rsid w:val="00281A56"/>
    <w:rsid w:val="00282B0A"/>
    <w:rsid w:val="00286C3A"/>
    <w:rsid w:val="00286E34"/>
    <w:rsid w:val="002962C1"/>
    <w:rsid w:val="0029696A"/>
    <w:rsid w:val="002A110C"/>
    <w:rsid w:val="002A1F1E"/>
    <w:rsid w:val="002A3D70"/>
    <w:rsid w:val="002A7EA8"/>
    <w:rsid w:val="002B07FF"/>
    <w:rsid w:val="002B0E91"/>
    <w:rsid w:val="002B204E"/>
    <w:rsid w:val="002B2275"/>
    <w:rsid w:val="002B37B0"/>
    <w:rsid w:val="002B3DE0"/>
    <w:rsid w:val="002B4A92"/>
    <w:rsid w:val="002C37E4"/>
    <w:rsid w:val="002C408D"/>
    <w:rsid w:val="002C6014"/>
    <w:rsid w:val="002D06FD"/>
    <w:rsid w:val="002D4D3E"/>
    <w:rsid w:val="002D64DC"/>
    <w:rsid w:val="002D66FE"/>
    <w:rsid w:val="002D6AE3"/>
    <w:rsid w:val="002D6D6E"/>
    <w:rsid w:val="002D725C"/>
    <w:rsid w:val="002E0F19"/>
    <w:rsid w:val="002E4741"/>
    <w:rsid w:val="002E7BEA"/>
    <w:rsid w:val="002F06D6"/>
    <w:rsid w:val="002F2E71"/>
    <w:rsid w:val="002F3892"/>
    <w:rsid w:val="002F554E"/>
    <w:rsid w:val="002F6C40"/>
    <w:rsid w:val="002F7E54"/>
    <w:rsid w:val="003073C1"/>
    <w:rsid w:val="00312494"/>
    <w:rsid w:val="00315A0D"/>
    <w:rsid w:val="00315BE5"/>
    <w:rsid w:val="00317974"/>
    <w:rsid w:val="003203CA"/>
    <w:rsid w:val="00320B7E"/>
    <w:rsid w:val="00323DAA"/>
    <w:rsid w:val="00327ED3"/>
    <w:rsid w:val="003318DB"/>
    <w:rsid w:val="00332C6E"/>
    <w:rsid w:val="0033347B"/>
    <w:rsid w:val="003334DB"/>
    <w:rsid w:val="00333DEA"/>
    <w:rsid w:val="00333F25"/>
    <w:rsid w:val="003345A8"/>
    <w:rsid w:val="003358EE"/>
    <w:rsid w:val="00335A39"/>
    <w:rsid w:val="00340247"/>
    <w:rsid w:val="00340780"/>
    <w:rsid w:val="003446F7"/>
    <w:rsid w:val="00345E16"/>
    <w:rsid w:val="00350F64"/>
    <w:rsid w:val="00353422"/>
    <w:rsid w:val="00353BE0"/>
    <w:rsid w:val="00355162"/>
    <w:rsid w:val="00355957"/>
    <w:rsid w:val="00364077"/>
    <w:rsid w:val="00372163"/>
    <w:rsid w:val="00377E1F"/>
    <w:rsid w:val="00385605"/>
    <w:rsid w:val="003874FD"/>
    <w:rsid w:val="0039118F"/>
    <w:rsid w:val="003912B9"/>
    <w:rsid w:val="003914BA"/>
    <w:rsid w:val="0039151C"/>
    <w:rsid w:val="00395779"/>
    <w:rsid w:val="00397936"/>
    <w:rsid w:val="003A104B"/>
    <w:rsid w:val="003A5B1D"/>
    <w:rsid w:val="003B3B28"/>
    <w:rsid w:val="003B49BC"/>
    <w:rsid w:val="003B5A85"/>
    <w:rsid w:val="003B7CB3"/>
    <w:rsid w:val="003B7CF5"/>
    <w:rsid w:val="003C0E0D"/>
    <w:rsid w:val="003C1D8B"/>
    <w:rsid w:val="003C589F"/>
    <w:rsid w:val="003C5996"/>
    <w:rsid w:val="003C7275"/>
    <w:rsid w:val="003D3F32"/>
    <w:rsid w:val="003D4C81"/>
    <w:rsid w:val="003D5E4F"/>
    <w:rsid w:val="003D62B9"/>
    <w:rsid w:val="003E285D"/>
    <w:rsid w:val="003E4777"/>
    <w:rsid w:val="003E5C42"/>
    <w:rsid w:val="003E7677"/>
    <w:rsid w:val="003F4E33"/>
    <w:rsid w:val="003F67D4"/>
    <w:rsid w:val="004022C8"/>
    <w:rsid w:val="004023B1"/>
    <w:rsid w:val="00403D2D"/>
    <w:rsid w:val="004042C4"/>
    <w:rsid w:val="004052C2"/>
    <w:rsid w:val="00406258"/>
    <w:rsid w:val="0040698A"/>
    <w:rsid w:val="004101EF"/>
    <w:rsid w:val="00416A91"/>
    <w:rsid w:val="00420D51"/>
    <w:rsid w:val="00422138"/>
    <w:rsid w:val="004241E6"/>
    <w:rsid w:val="00425587"/>
    <w:rsid w:val="004278FF"/>
    <w:rsid w:val="00432B41"/>
    <w:rsid w:val="004331EC"/>
    <w:rsid w:val="0043359A"/>
    <w:rsid w:val="00433662"/>
    <w:rsid w:val="00434E38"/>
    <w:rsid w:val="00447277"/>
    <w:rsid w:val="00452F1B"/>
    <w:rsid w:val="00453B24"/>
    <w:rsid w:val="00453ECB"/>
    <w:rsid w:val="004540B1"/>
    <w:rsid w:val="004651EC"/>
    <w:rsid w:val="00466EB5"/>
    <w:rsid w:val="004672CE"/>
    <w:rsid w:val="00472C41"/>
    <w:rsid w:val="00474E18"/>
    <w:rsid w:val="00474EB0"/>
    <w:rsid w:val="00477A4B"/>
    <w:rsid w:val="0048070A"/>
    <w:rsid w:val="004942B8"/>
    <w:rsid w:val="0049680E"/>
    <w:rsid w:val="004A36D9"/>
    <w:rsid w:val="004A4577"/>
    <w:rsid w:val="004A4A9F"/>
    <w:rsid w:val="004B1CE0"/>
    <w:rsid w:val="004C0A27"/>
    <w:rsid w:val="004C5BC1"/>
    <w:rsid w:val="004C647E"/>
    <w:rsid w:val="004D1439"/>
    <w:rsid w:val="004D27F0"/>
    <w:rsid w:val="004D2CDD"/>
    <w:rsid w:val="004E53DF"/>
    <w:rsid w:val="004E663D"/>
    <w:rsid w:val="004F2438"/>
    <w:rsid w:val="00513AC6"/>
    <w:rsid w:val="005154D6"/>
    <w:rsid w:val="00520CB3"/>
    <w:rsid w:val="005225B0"/>
    <w:rsid w:val="0052502B"/>
    <w:rsid w:val="0052526E"/>
    <w:rsid w:val="005258B9"/>
    <w:rsid w:val="0053265A"/>
    <w:rsid w:val="00532D60"/>
    <w:rsid w:val="00535164"/>
    <w:rsid w:val="00535864"/>
    <w:rsid w:val="00537C54"/>
    <w:rsid w:val="005434DB"/>
    <w:rsid w:val="0054459C"/>
    <w:rsid w:val="00544C4D"/>
    <w:rsid w:val="00550E4D"/>
    <w:rsid w:val="005524D7"/>
    <w:rsid w:val="00552967"/>
    <w:rsid w:val="0055517A"/>
    <w:rsid w:val="0056070C"/>
    <w:rsid w:val="0056117C"/>
    <w:rsid w:val="00561486"/>
    <w:rsid w:val="00563D92"/>
    <w:rsid w:val="0057356E"/>
    <w:rsid w:val="00574223"/>
    <w:rsid w:val="00580EE3"/>
    <w:rsid w:val="00586FF3"/>
    <w:rsid w:val="0059005E"/>
    <w:rsid w:val="005903BD"/>
    <w:rsid w:val="00592A9B"/>
    <w:rsid w:val="00593E33"/>
    <w:rsid w:val="005957D7"/>
    <w:rsid w:val="00596F1E"/>
    <w:rsid w:val="005A0A75"/>
    <w:rsid w:val="005A0F8B"/>
    <w:rsid w:val="005A3550"/>
    <w:rsid w:val="005A5B9A"/>
    <w:rsid w:val="005A5CA8"/>
    <w:rsid w:val="005B4576"/>
    <w:rsid w:val="005B62D6"/>
    <w:rsid w:val="005B72E6"/>
    <w:rsid w:val="005B7F3F"/>
    <w:rsid w:val="005C62AF"/>
    <w:rsid w:val="005C776E"/>
    <w:rsid w:val="005D20D0"/>
    <w:rsid w:val="005D24F4"/>
    <w:rsid w:val="005D29AB"/>
    <w:rsid w:val="005E5931"/>
    <w:rsid w:val="005E654C"/>
    <w:rsid w:val="005E6A17"/>
    <w:rsid w:val="005E75BD"/>
    <w:rsid w:val="005F177E"/>
    <w:rsid w:val="005F1C74"/>
    <w:rsid w:val="005F26F6"/>
    <w:rsid w:val="005F42EE"/>
    <w:rsid w:val="005F44AE"/>
    <w:rsid w:val="005F4BEE"/>
    <w:rsid w:val="005F7E70"/>
    <w:rsid w:val="0060109D"/>
    <w:rsid w:val="006058C2"/>
    <w:rsid w:val="00607EF3"/>
    <w:rsid w:val="00613598"/>
    <w:rsid w:val="00613D3B"/>
    <w:rsid w:val="006152E8"/>
    <w:rsid w:val="00617C30"/>
    <w:rsid w:val="00621B7E"/>
    <w:rsid w:val="00622BD1"/>
    <w:rsid w:val="006233A4"/>
    <w:rsid w:val="00623439"/>
    <w:rsid w:val="006333A4"/>
    <w:rsid w:val="00636A44"/>
    <w:rsid w:val="00636C53"/>
    <w:rsid w:val="00636C66"/>
    <w:rsid w:val="00640CB4"/>
    <w:rsid w:val="006425B2"/>
    <w:rsid w:val="00647F7C"/>
    <w:rsid w:val="0066284B"/>
    <w:rsid w:val="006633A5"/>
    <w:rsid w:val="00666650"/>
    <w:rsid w:val="00670F32"/>
    <w:rsid w:val="006732A3"/>
    <w:rsid w:val="006732CB"/>
    <w:rsid w:val="0068178E"/>
    <w:rsid w:val="00682076"/>
    <w:rsid w:val="00685537"/>
    <w:rsid w:val="00692E3B"/>
    <w:rsid w:val="00694BDF"/>
    <w:rsid w:val="00694D8E"/>
    <w:rsid w:val="00696BDA"/>
    <w:rsid w:val="006A0BDC"/>
    <w:rsid w:val="006A182A"/>
    <w:rsid w:val="006A1F0F"/>
    <w:rsid w:val="006A387B"/>
    <w:rsid w:val="006A4409"/>
    <w:rsid w:val="006A4DEE"/>
    <w:rsid w:val="006B33F4"/>
    <w:rsid w:val="006C0A88"/>
    <w:rsid w:val="006C2831"/>
    <w:rsid w:val="006C327B"/>
    <w:rsid w:val="006C3806"/>
    <w:rsid w:val="006C4AAF"/>
    <w:rsid w:val="006D2374"/>
    <w:rsid w:val="006D2650"/>
    <w:rsid w:val="006D2851"/>
    <w:rsid w:val="006D3810"/>
    <w:rsid w:val="006D6548"/>
    <w:rsid w:val="006D7163"/>
    <w:rsid w:val="006D7A95"/>
    <w:rsid w:val="006E1039"/>
    <w:rsid w:val="006F1FF4"/>
    <w:rsid w:val="006F4071"/>
    <w:rsid w:val="00703910"/>
    <w:rsid w:val="00711D4F"/>
    <w:rsid w:val="007127B8"/>
    <w:rsid w:val="00714DF3"/>
    <w:rsid w:val="0071742A"/>
    <w:rsid w:val="007303DD"/>
    <w:rsid w:val="00740C9A"/>
    <w:rsid w:val="00743D91"/>
    <w:rsid w:val="00745006"/>
    <w:rsid w:val="00745248"/>
    <w:rsid w:val="00745809"/>
    <w:rsid w:val="00750280"/>
    <w:rsid w:val="00750DDF"/>
    <w:rsid w:val="0075387A"/>
    <w:rsid w:val="00753C66"/>
    <w:rsid w:val="00754C3C"/>
    <w:rsid w:val="007553A0"/>
    <w:rsid w:val="00756A44"/>
    <w:rsid w:val="00762A39"/>
    <w:rsid w:val="0076545C"/>
    <w:rsid w:val="00766E52"/>
    <w:rsid w:val="0077467D"/>
    <w:rsid w:val="00774C10"/>
    <w:rsid w:val="00775166"/>
    <w:rsid w:val="0077523E"/>
    <w:rsid w:val="007757A0"/>
    <w:rsid w:val="00781FA0"/>
    <w:rsid w:val="00782911"/>
    <w:rsid w:val="00784F9D"/>
    <w:rsid w:val="0078710E"/>
    <w:rsid w:val="00791D1F"/>
    <w:rsid w:val="00791F30"/>
    <w:rsid w:val="00794CA7"/>
    <w:rsid w:val="00794CB0"/>
    <w:rsid w:val="00794DE2"/>
    <w:rsid w:val="007A5224"/>
    <w:rsid w:val="007A53CC"/>
    <w:rsid w:val="007A63B7"/>
    <w:rsid w:val="007A6A01"/>
    <w:rsid w:val="007A6E8B"/>
    <w:rsid w:val="007B24A9"/>
    <w:rsid w:val="007B3C25"/>
    <w:rsid w:val="007C1222"/>
    <w:rsid w:val="007C3EB2"/>
    <w:rsid w:val="007D28F8"/>
    <w:rsid w:val="007D3319"/>
    <w:rsid w:val="007D3AD9"/>
    <w:rsid w:val="007D4FC7"/>
    <w:rsid w:val="007E0336"/>
    <w:rsid w:val="007E04DA"/>
    <w:rsid w:val="007E4577"/>
    <w:rsid w:val="007E77EA"/>
    <w:rsid w:val="007E7903"/>
    <w:rsid w:val="007F090C"/>
    <w:rsid w:val="007F4942"/>
    <w:rsid w:val="007F6148"/>
    <w:rsid w:val="0080077E"/>
    <w:rsid w:val="00801F36"/>
    <w:rsid w:val="00804DAD"/>
    <w:rsid w:val="00806A5B"/>
    <w:rsid w:val="00813472"/>
    <w:rsid w:val="008147DD"/>
    <w:rsid w:val="00814B3C"/>
    <w:rsid w:val="00821BD5"/>
    <w:rsid w:val="008242BE"/>
    <w:rsid w:val="0083148F"/>
    <w:rsid w:val="008316A2"/>
    <w:rsid w:val="008328AD"/>
    <w:rsid w:val="00834C7B"/>
    <w:rsid w:val="00834F3F"/>
    <w:rsid w:val="00835D4B"/>
    <w:rsid w:val="008377CE"/>
    <w:rsid w:val="00844A7A"/>
    <w:rsid w:val="00845E17"/>
    <w:rsid w:val="00847B61"/>
    <w:rsid w:val="00854285"/>
    <w:rsid w:val="00854CC0"/>
    <w:rsid w:val="008573E6"/>
    <w:rsid w:val="00857C08"/>
    <w:rsid w:val="00857EC1"/>
    <w:rsid w:val="008616E7"/>
    <w:rsid w:val="00865EEC"/>
    <w:rsid w:val="00867106"/>
    <w:rsid w:val="0087258B"/>
    <w:rsid w:val="00874687"/>
    <w:rsid w:val="008748C4"/>
    <w:rsid w:val="00874BDC"/>
    <w:rsid w:val="00876268"/>
    <w:rsid w:val="00877C72"/>
    <w:rsid w:val="00881A48"/>
    <w:rsid w:val="00882777"/>
    <w:rsid w:val="00885451"/>
    <w:rsid w:val="008878FE"/>
    <w:rsid w:val="008914CB"/>
    <w:rsid w:val="00893DBB"/>
    <w:rsid w:val="00896381"/>
    <w:rsid w:val="00896925"/>
    <w:rsid w:val="008A2367"/>
    <w:rsid w:val="008A26AE"/>
    <w:rsid w:val="008A64A8"/>
    <w:rsid w:val="008A64B4"/>
    <w:rsid w:val="008B0A98"/>
    <w:rsid w:val="008B0F64"/>
    <w:rsid w:val="008B2D9A"/>
    <w:rsid w:val="008B362E"/>
    <w:rsid w:val="008B6748"/>
    <w:rsid w:val="008C448C"/>
    <w:rsid w:val="008C4FAA"/>
    <w:rsid w:val="008C54DF"/>
    <w:rsid w:val="008C5F3B"/>
    <w:rsid w:val="008C73AD"/>
    <w:rsid w:val="008D0101"/>
    <w:rsid w:val="008D15C7"/>
    <w:rsid w:val="008D17FA"/>
    <w:rsid w:val="008D1A3C"/>
    <w:rsid w:val="008D1A75"/>
    <w:rsid w:val="008D2270"/>
    <w:rsid w:val="008D73BA"/>
    <w:rsid w:val="008E02CE"/>
    <w:rsid w:val="008E2496"/>
    <w:rsid w:val="008E26B8"/>
    <w:rsid w:val="008E31CB"/>
    <w:rsid w:val="008E7D0E"/>
    <w:rsid w:val="008F3D4B"/>
    <w:rsid w:val="008F4EB9"/>
    <w:rsid w:val="008F6730"/>
    <w:rsid w:val="008F72F3"/>
    <w:rsid w:val="008F7E3C"/>
    <w:rsid w:val="00901E8A"/>
    <w:rsid w:val="009058AB"/>
    <w:rsid w:val="00906B40"/>
    <w:rsid w:val="00907655"/>
    <w:rsid w:val="00922150"/>
    <w:rsid w:val="00924B59"/>
    <w:rsid w:val="00926D54"/>
    <w:rsid w:val="00927C7F"/>
    <w:rsid w:val="00930232"/>
    <w:rsid w:val="00931D94"/>
    <w:rsid w:val="00932720"/>
    <w:rsid w:val="00933C8E"/>
    <w:rsid w:val="00934F8A"/>
    <w:rsid w:val="00934FEF"/>
    <w:rsid w:val="0093517C"/>
    <w:rsid w:val="009375E0"/>
    <w:rsid w:val="00937F05"/>
    <w:rsid w:val="00941006"/>
    <w:rsid w:val="00943AE7"/>
    <w:rsid w:val="00945551"/>
    <w:rsid w:val="009462A5"/>
    <w:rsid w:val="00946971"/>
    <w:rsid w:val="00947AE1"/>
    <w:rsid w:val="00947DD8"/>
    <w:rsid w:val="00951D92"/>
    <w:rsid w:val="0095344A"/>
    <w:rsid w:val="00953A1E"/>
    <w:rsid w:val="00962928"/>
    <w:rsid w:val="00962D52"/>
    <w:rsid w:val="00972CE7"/>
    <w:rsid w:val="00972D6E"/>
    <w:rsid w:val="0097422A"/>
    <w:rsid w:val="0097431C"/>
    <w:rsid w:val="00982F41"/>
    <w:rsid w:val="009851BC"/>
    <w:rsid w:val="0099029D"/>
    <w:rsid w:val="00995F23"/>
    <w:rsid w:val="009A0362"/>
    <w:rsid w:val="009A4B5F"/>
    <w:rsid w:val="009A5A98"/>
    <w:rsid w:val="009A6275"/>
    <w:rsid w:val="009A68BE"/>
    <w:rsid w:val="009A6A82"/>
    <w:rsid w:val="009B00E0"/>
    <w:rsid w:val="009B2737"/>
    <w:rsid w:val="009B58CD"/>
    <w:rsid w:val="009B6262"/>
    <w:rsid w:val="009C0460"/>
    <w:rsid w:val="009C1E99"/>
    <w:rsid w:val="009C4DFB"/>
    <w:rsid w:val="009C6096"/>
    <w:rsid w:val="009C6C71"/>
    <w:rsid w:val="009C79EE"/>
    <w:rsid w:val="009E526A"/>
    <w:rsid w:val="009F0898"/>
    <w:rsid w:val="009F2278"/>
    <w:rsid w:val="009F7561"/>
    <w:rsid w:val="009F76BF"/>
    <w:rsid w:val="00A02F2B"/>
    <w:rsid w:val="00A05FC1"/>
    <w:rsid w:val="00A0757A"/>
    <w:rsid w:val="00A10657"/>
    <w:rsid w:val="00A10786"/>
    <w:rsid w:val="00A109A9"/>
    <w:rsid w:val="00A112C3"/>
    <w:rsid w:val="00A13215"/>
    <w:rsid w:val="00A15293"/>
    <w:rsid w:val="00A15B61"/>
    <w:rsid w:val="00A22048"/>
    <w:rsid w:val="00A2295F"/>
    <w:rsid w:val="00A22FEB"/>
    <w:rsid w:val="00A23504"/>
    <w:rsid w:val="00A32FB8"/>
    <w:rsid w:val="00A340F6"/>
    <w:rsid w:val="00A343F5"/>
    <w:rsid w:val="00A35A11"/>
    <w:rsid w:val="00A37775"/>
    <w:rsid w:val="00A432D2"/>
    <w:rsid w:val="00A442F3"/>
    <w:rsid w:val="00A450FE"/>
    <w:rsid w:val="00A46BD7"/>
    <w:rsid w:val="00A477DB"/>
    <w:rsid w:val="00A5023D"/>
    <w:rsid w:val="00A52603"/>
    <w:rsid w:val="00A5349D"/>
    <w:rsid w:val="00A60EA1"/>
    <w:rsid w:val="00A62CBB"/>
    <w:rsid w:val="00A63401"/>
    <w:rsid w:val="00A66646"/>
    <w:rsid w:val="00A67756"/>
    <w:rsid w:val="00A82022"/>
    <w:rsid w:val="00A859C5"/>
    <w:rsid w:val="00A91819"/>
    <w:rsid w:val="00A91C78"/>
    <w:rsid w:val="00A96BEF"/>
    <w:rsid w:val="00AA2448"/>
    <w:rsid w:val="00AA5DCF"/>
    <w:rsid w:val="00AA7FDA"/>
    <w:rsid w:val="00AB13FF"/>
    <w:rsid w:val="00AB7965"/>
    <w:rsid w:val="00AC2E22"/>
    <w:rsid w:val="00AC5091"/>
    <w:rsid w:val="00AC64D4"/>
    <w:rsid w:val="00AC6EC8"/>
    <w:rsid w:val="00AD0308"/>
    <w:rsid w:val="00AD1E63"/>
    <w:rsid w:val="00AD583F"/>
    <w:rsid w:val="00AD7FC9"/>
    <w:rsid w:val="00AE31D3"/>
    <w:rsid w:val="00AE6CD6"/>
    <w:rsid w:val="00AF133F"/>
    <w:rsid w:val="00AF37E7"/>
    <w:rsid w:val="00AF3924"/>
    <w:rsid w:val="00AF43EF"/>
    <w:rsid w:val="00AF55E0"/>
    <w:rsid w:val="00AF59FC"/>
    <w:rsid w:val="00AF6A80"/>
    <w:rsid w:val="00AF7E5F"/>
    <w:rsid w:val="00B0160D"/>
    <w:rsid w:val="00B016C4"/>
    <w:rsid w:val="00B0219D"/>
    <w:rsid w:val="00B04DE2"/>
    <w:rsid w:val="00B0679A"/>
    <w:rsid w:val="00B0731F"/>
    <w:rsid w:val="00B0747B"/>
    <w:rsid w:val="00B1452D"/>
    <w:rsid w:val="00B15139"/>
    <w:rsid w:val="00B163F3"/>
    <w:rsid w:val="00B173B1"/>
    <w:rsid w:val="00B2166F"/>
    <w:rsid w:val="00B2555B"/>
    <w:rsid w:val="00B25CFF"/>
    <w:rsid w:val="00B31041"/>
    <w:rsid w:val="00B34237"/>
    <w:rsid w:val="00B34DAE"/>
    <w:rsid w:val="00B351EA"/>
    <w:rsid w:val="00B36011"/>
    <w:rsid w:val="00B36FCE"/>
    <w:rsid w:val="00B375C6"/>
    <w:rsid w:val="00B408C2"/>
    <w:rsid w:val="00B40A04"/>
    <w:rsid w:val="00B43B28"/>
    <w:rsid w:val="00B43E44"/>
    <w:rsid w:val="00B44490"/>
    <w:rsid w:val="00B4698C"/>
    <w:rsid w:val="00B474E8"/>
    <w:rsid w:val="00B523BC"/>
    <w:rsid w:val="00B534ED"/>
    <w:rsid w:val="00B57839"/>
    <w:rsid w:val="00B57A8C"/>
    <w:rsid w:val="00B608E6"/>
    <w:rsid w:val="00B62834"/>
    <w:rsid w:val="00B63022"/>
    <w:rsid w:val="00B63150"/>
    <w:rsid w:val="00B638D8"/>
    <w:rsid w:val="00B644EE"/>
    <w:rsid w:val="00B66876"/>
    <w:rsid w:val="00B675AB"/>
    <w:rsid w:val="00B70866"/>
    <w:rsid w:val="00B722CF"/>
    <w:rsid w:val="00B73306"/>
    <w:rsid w:val="00B768BE"/>
    <w:rsid w:val="00B81652"/>
    <w:rsid w:val="00B83211"/>
    <w:rsid w:val="00B848B0"/>
    <w:rsid w:val="00B854F4"/>
    <w:rsid w:val="00B9211F"/>
    <w:rsid w:val="00B92CD6"/>
    <w:rsid w:val="00B955F2"/>
    <w:rsid w:val="00B97E4C"/>
    <w:rsid w:val="00BA1329"/>
    <w:rsid w:val="00BA4D7E"/>
    <w:rsid w:val="00BA4D8C"/>
    <w:rsid w:val="00BA4F5F"/>
    <w:rsid w:val="00BA6428"/>
    <w:rsid w:val="00BB5C0A"/>
    <w:rsid w:val="00BB61DC"/>
    <w:rsid w:val="00BB687D"/>
    <w:rsid w:val="00BC0670"/>
    <w:rsid w:val="00BC0CEB"/>
    <w:rsid w:val="00BC179D"/>
    <w:rsid w:val="00BC2D1D"/>
    <w:rsid w:val="00BC569E"/>
    <w:rsid w:val="00BC72B8"/>
    <w:rsid w:val="00BD00FB"/>
    <w:rsid w:val="00BD0392"/>
    <w:rsid w:val="00BD2581"/>
    <w:rsid w:val="00BD3DD1"/>
    <w:rsid w:val="00BD5D27"/>
    <w:rsid w:val="00BE005A"/>
    <w:rsid w:val="00BE32E3"/>
    <w:rsid w:val="00BE435A"/>
    <w:rsid w:val="00BE4E1C"/>
    <w:rsid w:val="00BE6079"/>
    <w:rsid w:val="00BF03FE"/>
    <w:rsid w:val="00BF4DBF"/>
    <w:rsid w:val="00C00307"/>
    <w:rsid w:val="00C03205"/>
    <w:rsid w:val="00C034E4"/>
    <w:rsid w:val="00C04F2B"/>
    <w:rsid w:val="00C05061"/>
    <w:rsid w:val="00C0565A"/>
    <w:rsid w:val="00C148B0"/>
    <w:rsid w:val="00C2008C"/>
    <w:rsid w:val="00C203A1"/>
    <w:rsid w:val="00C21CE2"/>
    <w:rsid w:val="00C229F0"/>
    <w:rsid w:val="00C238DB"/>
    <w:rsid w:val="00C243D4"/>
    <w:rsid w:val="00C319AB"/>
    <w:rsid w:val="00C32436"/>
    <w:rsid w:val="00C34CD0"/>
    <w:rsid w:val="00C34D30"/>
    <w:rsid w:val="00C36F10"/>
    <w:rsid w:val="00C37BFB"/>
    <w:rsid w:val="00C40654"/>
    <w:rsid w:val="00C4243D"/>
    <w:rsid w:val="00C4272B"/>
    <w:rsid w:val="00C45873"/>
    <w:rsid w:val="00C478E5"/>
    <w:rsid w:val="00C52486"/>
    <w:rsid w:val="00C53868"/>
    <w:rsid w:val="00C540A0"/>
    <w:rsid w:val="00C54840"/>
    <w:rsid w:val="00C54F90"/>
    <w:rsid w:val="00C55E16"/>
    <w:rsid w:val="00C56B7E"/>
    <w:rsid w:val="00C6110B"/>
    <w:rsid w:val="00C61990"/>
    <w:rsid w:val="00C6467F"/>
    <w:rsid w:val="00C65C60"/>
    <w:rsid w:val="00C6641B"/>
    <w:rsid w:val="00C6745D"/>
    <w:rsid w:val="00C71F4D"/>
    <w:rsid w:val="00C7741C"/>
    <w:rsid w:val="00C80F71"/>
    <w:rsid w:val="00C825AB"/>
    <w:rsid w:val="00C85DBC"/>
    <w:rsid w:val="00C8635A"/>
    <w:rsid w:val="00C93055"/>
    <w:rsid w:val="00C9309C"/>
    <w:rsid w:val="00C9415C"/>
    <w:rsid w:val="00C94950"/>
    <w:rsid w:val="00C9528C"/>
    <w:rsid w:val="00C96FDE"/>
    <w:rsid w:val="00CA09D6"/>
    <w:rsid w:val="00CA1F41"/>
    <w:rsid w:val="00CA44AA"/>
    <w:rsid w:val="00CB0218"/>
    <w:rsid w:val="00CB0237"/>
    <w:rsid w:val="00CB11D1"/>
    <w:rsid w:val="00CB44C5"/>
    <w:rsid w:val="00CB5DB3"/>
    <w:rsid w:val="00CB698E"/>
    <w:rsid w:val="00CC17B1"/>
    <w:rsid w:val="00CD00E6"/>
    <w:rsid w:val="00CD1900"/>
    <w:rsid w:val="00CD2A31"/>
    <w:rsid w:val="00CD35DB"/>
    <w:rsid w:val="00CD60B8"/>
    <w:rsid w:val="00CE05A5"/>
    <w:rsid w:val="00CE1502"/>
    <w:rsid w:val="00CE6C5F"/>
    <w:rsid w:val="00CF375B"/>
    <w:rsid w:val="00CF5A78"/>
    <w:rsid w:val="00D00DA8"/>
    <w:rsid w:val="00D06DDF"/>
    <w:rsid w:val="00D107FE"/>
    <w:rsid w:val="00D152EA"/>
    <w:rsid w:val="00D21869"/>
    <w:rsid w:val="00D26178"/>
    <w:rsid w:val="00D30E60"/>
    <w:rsid w:val="00D33042"/>
    <w:rsid w:val="00D35E09"/>
    <w:rsid w:val="00D40155"/>
    <w:rsid w:val="00D43AC8"/>
    <w:rsid w:val="00D44857"/>
    <w:rsid w:val="00D45C3B"/>
    <w:rsid w:val="00D50B4F"/>
    <w:rsid w:val="00D520B9"/>
    <w:rsid w:val="00D531FF"/>
    <w:rsid w:val="00D61B9C"/>
    <w:rsid w:val="00D65907"/>
    <w:rsid w:val="00D663DD"/>
    <w:rsid w:val="00D70E90"/>
    <w:rsid w:val="00D71372"/>
    <w:rsid w:val="00D71399"/>
    <w:rsid w:val="00D755CA"/>
    <w:rsid w:val="00D76E39"/>
    <w:rsid w:val="00D7711C"/>
    <w:rsid w:val="00D808C4"/>
    <w:rsid w:val="00D814F3"/>
    <w:rsid w:val="00D8271B"/>
    <w:rsid w:val="00D86756"/>
    <w:rsid w:val="00D86C48"/>
    <w:rsid w:val="00D90003"/>
    <w:rsid w:val="00D90D28"/>
    <w:rsid w:val="00D9102A"/>
    <w:rsid w:val="00D91442"/>
    <w:rsid w:val="00D93121"/>
    <w:rsid w:val="00DA2592"/>
    <w:rsid w:val="00DA35E5"/>
    <w:rsid w:val="00DA5F0F"/>
    <w:rsid w:val="00DA6432"/>
    <w:rsid w:val="00DA6E40"/>
    <w:rsid w:val="00DB0E7B"/>
    <w:rsid w:val="00DB254F"/>
    <w:rsid w:val="00DB3FC2"/>
    <w:rsid w:val="00DB61B5"/>
    <w:rsid w:val="00DC4A78"/>
    <w:rsid w:val="00DC5E10"/>
    <w:rsid w:val="00DC6C34"/>
    <w:rsid w:val="00DD1609"/>
    <w:rsid w:val="00DD17C9"/>
    <w:rsid w:val="00DE1D63"/>
    <w:rsid w:val="00DE6FD3"/>
    <w:rsid w:val="00DE7AAD"/>
    <w:rsid w:val="00DF07E7"/>
    <w:rsid w:val="00DF1011"/>
    <w:rsid w:val="00DF1113"/>
    <w:rsid w:val="00DF6750"/>
    <w:rsid w:val="00E01726"/>
    <w:rsid w:val="00E0231A"/>
    <w:rsid w:val="00E05331"/>
    <w:rsid w:val="00E07309"/>
    <w:rsid w:val="00E07F7A"/>
    <w:rsid w:val="00E108A0"/>
    <w:rsid w:val="00E14DA3"/>
    <w:rsid w:val="00E17B82"/>
    <w:rsid w:val="00E2212D"/>
    <w:rsid w:val="00E2670E"/>
    <w:rsid w:val="00E27A83"/>
    <w:rsid w:val="00E31FB1"/>
    <w:rsid w:val="00E321D0"/>
    <w:rsid w:val="00E32D0B"/>
    <w:rsid w:val="00E335F3"/>
    <w:rsid w:val="00E33FC3"/>
    <w:rsid w:val="00E362D3"/>
    <w:rsid w:val="00E37A15"/>
    <w:rsid w:val="00E43172"/>
    <w:rsid w:val="00E43994"/>
    <w:rsid w:val="00E46CF9"/>
    <w:rsid w:val="00E5307C"/>
    <w:rsid w:val="00E54258"/>
    <w:rsid w:val="00E667F7"/>
    <w:rsid w:val="00E6718F"/>
    <w:rsid w:val="00E71033"/>
    <w:rsid w:val="00E71070"/>
    <w:rsid w:val="00E71BBB"/>
    <w:rsid w:val="00E750B6"/>
    <w:rsid w:val="00E76498"/>
    <w:rsid w:val="00E82730"/>
    <w:rsid w:val="00E85060"/>
    <w:rsid w:val="00E851AD"/>
    <w:rsid w:val="00E86184"/>
    <w:rsid w:val="00E879BB"/>
    <w:rsid w:val="00E916BF"/>
    <w:rsid w:val="00E96E1E"/>
    <w:rsid w:val="00EA27D5"/>
    <w:rsid w:val="00EB7801"/>
    <w:rsid w:val="00EC3D65"/>
    <w:rsid w:val="00EC51DD"/>
    <w:rsid w:val="00EC60B4"/>
    <w:rsid w:val="00EC76E4"/>
    <w:rsid w:val="00EE1ABD"/>
    <w:rsid w:val="00EE1EB8"/>
    <w:rsid w:val="00EE29E1"/>
    <w:rsid w:val="00EE4426"/>
    <w:rsid w:val="00EE477F"/>
    <w:rsid w:val="00EE53EE"/>
    <w:rsid w:val="00EE59E7"/>
    <w:rsid w:val="00EE5D1C"/>
    <w:rsid w:val="00EE6935"/>
    <w:rsid w:val="00EF0401"/>
    <w:rsid w:val="00EF195F"/>
    <w:rsid w:val="00EF3D27"/>
    <w:rsid w:val="00EF43F3"/>
    <w:rsid w:val="00F0014D"/>
    <w:rsid w:val="00F05C39"/>
    <w:rsid w:val="00F11239"/>
    <w:rsid w:val="00F1170B"/>
    <w:rsid w:val="00F1198D"/>
    <w:rsid w:val="00F11F77"/>
    <w:rsid w:val="00F14311"/>
    <w:rsid w:val="00F15D23"/>
    <w:rsid w:val="00F17398"/>
    <w:rsid w:val="00F17977"/>
    <w:rsid w:val="00F217D1"/>
    <w:rsid w:val="00F2237B"/>
    <w:rsid w:val="00F2328D"/>
    <w:rsid w:val="00F2464A"/>
    <w:rsid w:val="00F25CBF"/>
    <w:rsid w:val="00F264EF"/>
    <w:rsid w:val="00F26A47"/>
    <w:rsid w:val="00F31B74"/>
    <w:rsid w:val="00F36D44"/>
    <w:rsid w:val="00F40285"/>
    <w:rsid w:val="00F42815"/>
    <w:rsid w:val="00F43606"/>
    <w:rsid w:val="00F5177B"/>
    <w:rsid w:val="00F525F1"/>
    <w:rsid w:val="00F55A73"/>
    <w:rsid w:val="00F5734C"/>
    <w:rsid w:val="00F60004"/>
    <w:rsid w:val="00F60EC9"/>
    <w:rsid w:val="00F62438"/>
    <w:rsid w:val="00F63582"/>
    <w:rsid w:val="00F64862"/>
    <w:rsid w:val="00F64900"/>
    <w:rsid w:val="00F64C0A"/>
    <w:rsid w:val="00F65793"/>
    <w:rsid w:val="00F672A6"/>
    <w:rsid w:val="00F72457"/>
    <w:rsid w:val="00F765A2"/>
    <w:rsid w:val="00F8091E"/>
    <w:rsid w:val="00F8108A"/>
    <w:rsid w:val="00F81FEE"/>
    <w:rsid w:val="00F84479"/>
    <w:rsid w:val="00F87F0E"/>
    <w:rsid w:val="00F91532"/>
    <w:rsid w:val="00F9408F"/>
    <w:rsid w:val="00F96024"/>
    <w:rsid w:val="00FA03D6"/>
    <w:rsid w:val="00FA0633"/>
    <w:rsid w:val="00FA4A94"/>
    <w:rsid w:val="00FA5936"/>
    <w:rsid w:val="00FA5C61"/>
    <w:rsid w:val="00FA663D"/>
    <w:rsid w:val="00FA7322"/>
    <w:rsid w:val="00FB03A7"/>
    <w:rsid w:val="00FB1993"/>
    <w:rsid w:val="00FB1F2A"/>
    <w:rsid w:val="00FB3851"/>
    <w:rsid w:val="00FB5D6F"/>
    <w:rsid w:val="00FB6A82"/>
    <w:rsid w:val="00FB7130"/>
    <w:rsid w:val="00FB7B8D"/>
    <w:rsid w:val="00FC24AD"/>
    <w:rsid w:val="00FC28B6"/>
    <w:rsid w:val="00FC3869"/>
    <w:rsid w:val="00FD178E"/>
    <w:rsid w:val="00FD58F6"/>
    <w:rsid w:val="00FD5C44"/>
    <w:rsid w:val="00FE0C60"/>
    <w:rsid w:val="00FE1C20"/>
    <w:rsid w:val="00FE2087"/>
    <w:rsid w:val="00FE2D4E"/>
    <w:rsid w:val="00FE46E5"/>
    <w:rsid w:val="00FE4ED2"/>
    <w:rsid w:val="00FE51D4"/>
    <w:rsid w:val="00FE553E"/>
    <w:rsid w:val="00FE5DB7"/>
    <w:rsid w:val="00FE6B08"/>
    <w:rsid w:val="00FE763D"/>
    <w:rsid w:val="00FE7A09"/>
    <w:rsid w:val="00FF0BF6"/>
    <w:rsid w:val="00FF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1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0" w:semiHidden="0" w:uiPriority="0"/>
    <w:lsdException w:name="toc 2" w:locked="0" w:semiHidden="0" w:uiPriority="0"/>
    <w:lsdException w:name="toc 3" w:locked="0" w:semiHidden="0" w:uiPriority="0"/>
    <w:lsdException w:name="toc 4" w:locked="0" w:semiHidden="0" w:uiPriority="0"/>
    <w:lsdException w:name="toc 5" w:locked="0" w:semiHidden="0" w:uiPriority="0"/>
    <w:lsdException w:name="toc 6" w:locked="0" w:semiHidden="0" w:uiPriority="0"/>
    <w:lsdException w:name="toc 7" w:locked="0" w:semiHidden="0" w:uiPriority="0"/>
    <w:lsdException w:name="toc 8" w:locked="0" w:semiHidden="0" w:uiPriority="0"/>
    <w:lsdException w:name="toc 9" w:locked="0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locked="0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0" w:semiHidden="0" w:uiPriority="0"/>
    <w:lsdException w:name="Table Theme" w:unhideWhenUsed="1"/>
    <w:lsdException w:name="Placeholder Text" w:locked="0"/>
    <w:lsdException w:name="No Spacing" w:locked="0" w:semiHidden="0" w:uiPriority="1" w:qFormat="1"/>
    <w:lsdException w:name="Light Shading" w:locked="0" w:semiHidden="0" w:uiPriority="60"/>
    <w:lsdException w:name="Light List" w:locked="0" w:semiHidden="0" w:uiPriority="61"/>
    <w:lsdException w:name="Light Grid" w:locked="0" w:semiHidden="0" w:uiPriority="62"/>
    <w:lsdException w:name="Medium Shading 1" w:locked="0" w:semiHidden="0" w:uiPriority="63"/>
    <w:lsdException w:name="Medium Shading 2" w:locked="0" w:semiHidden="0" w:uiPriority="64"/>
    <w:lsdException w:name="Medium List 1" w:locked="0" w:semiHidden="0" w:uiPriority="65"/>
    <w:lsdException w:name="Medium List 2" w:locked="0" w:semiHidden="0" w:uiPriority="66"/>
    <w:lsdException w:name="Medium Grid 1" w:locked="0" w:semiHidden="0" w:uiPriority="67"/>
    <w:lsdException w:name="Medium Grid 2" w:locked="0" w:semiHidden="0" w:uiPriority="68"/>
    <w:lsdException w:name="Medium Grid 3" w:locked="0" w:semiHidden="0" w:uiPriority="69"/>
    <w:lsdException w:name="Dark List" w:locked="0" w:semiHidden="0" w:uiPriority="70"/>
    <w:lsdException w:name="Colorful Shading" w:locked="0" w:semiHidden="0" w:uiPriority="71"/>
    <w:lsdException w:name="Colorful List" w:locked="0" w:semiHidden="0" w:uiPriority="72"/>
    <w:lsdException w:name="Colorful Grid" w:locked="0" w:semiHidden="0" w:uiPriority="73"/>
    <w:lsdException w:name="Light Shading Accent 1" w:locked="0" w:semiHidden="0" w:uiPriority="60"/>
    <w:lsdException w:name="Light List Accent 1" w:locked="0" w:semiHidden="0" w:uiPriority="61"/>
    <w:lsdException w:name="Light Grid Accent 1" w:locked="0" w:semiHidden="0" w:uiPriority="62"/>
    <w:lsdException w:name="Medium Shading 1 Accent 1" w:locked="0" w:semiHidden="0" w:uiPriority="63"/>
    <w:lsdException w:name="Medium Shading 2 Accent 1" w:locked="0" w:semiHidden="0" w:uiPriority="64"/>
    <w:lsdException w:name="Medium List 1 Accent 1" w:locked="0" w:semiHidden="0" w:uiPriority="65"/>
    <w:lsdException w:name="Revision" w:locked="0"/>
    <w:lsdException w:name="List Paragraph" w:locked="0" w:semiHidden="0" w:qFormat="1"/>
    <w:lsdException w:name="Quote" w:locked="0" w:semiHidden="0" w:uiPriority="29" w:qFormat="1"/>
    <w:lsdException w:name="Intense Quote" w:locked="0" w:semiHidden="0" w:uiPriority="30" w:qFormat="1"/>
    <w:lsdException w:name="Medium List 2 Accent 1" w:locked="0" w:semiHidden="0" w:uiPriority="66"/>
    <w:lsdException w:name="Medium Grid 1 Accent 1" w:locked="0" w:semiHidden="0" w:uiPriority="67"/>
    <w:lsdException w:name="Medium Grid 2 Accent 1" w:locked="0" w:semiHidden="0" w:uiPriority="68"/>
    <w:lsdException w:name="Medium Grid 3 Accent 1" w:locked="0" w:semiHidden="0" w:uiPriority="69"/>
    <w:lsdException w:name="Dark List Accent 1" w:locked="0" w:semiHidden="0" w:uiPriority="70"/>
    <w:lsdException w:name="Colorful Shading Accent 1" w:locked="0" w:semiHidden="0" w:uiPriority="71"/>
    <w:lsdException w:name="Colorful List Accent 1" w:locked="0" w:semiHidden="0" w:uiPriority="72"/>
    <w:lsdException w:name="Colorful Grid Accent 1" w:locked="0" w:semiHidden="0" w:uiPriority="73"/>
    <w:lsdException w:name="Light Shading Accent 2" w:locked="0" w:semiHidden="0" w:uiPriority="60"/>
    <w:lsdException w:name="Light List Accent 2" w:locked="0" w:semiHidden="0" w:uiPriority="61"/>
    <w:lsdException w:name="Light Grid Accent 2" w:locked="0" w:semiHidden="0" w:uiPriority="62"/>
    <w:lsdException w:name="Medium Shading 1 Accent 2" w:locked="0" w:semiHidden="0" w:uiPriority="63"/>
    <w:lsdException w:name="Medium Shading 2 Accent 2" w:locked="0" w:semiHidden="0" w:uiPriority="64"/>
    <w:lsdException w:name="Medium List 1 Accent 2" w:locked="0" w:semiHidden="0" w:uiPriority="65"/>
    <w:lsdException w:name="Medium List 2 Accent 2" w:locked="0" w:semiHidden="0" w:uiPriority="66"/>
    <w:lsdException w:name="Medium Grid 1 Accent 2" w:locked="0" w:semiHidden="0" w:uiPriority="67"/>
    <w:lsdException w:name="Medium Grid 2 Accent 2" w:locked="0" w:semiHidden="0" w:uiPriority="68"/>
    <w:lsdException w:name="Medium Grid 3 Accent 2" w:locked="0" w:semiHidden="0" w:uiPriority="69"/>
    <w:lsdException w:name="Dark List Accent 2" w:locked="0" w:semiHidden="0" w:uiPriority="70"/>
    <w:lsdException w:name="Colorful Shading Accent 2" w:locked="0" w:semiHidden="0" w:uiPriority="71"/>
    <w:lsdException w:name="Colorful List Accent 2" w:locked="0" w:semiHidden="0" w:uiPriority="72"/>
    <w:lsdException w:name="Colorful Grid Accent 2" w:locked="0" w:semiHidden="0" w:uiPriority="73"/>
    <w:lsdException w:name="Light Shading Accent 3" w:locked="0" w:semiHidden="0" w:uiPriority="60"/>
    <w:lsdException w:name="Light List Accent 3" w:locked="0" w:semiHidden="0" w:uiPriority="61"/>
    <w:lsdException w:name="Light Grid Accent 3" w:locked="0" w:semiHidden="0" w:uiPriority="62"/>
    <w:lsdException w:name="Medium Shading 1 Accent 3" w:locked="0" w:semiHidden="0" w:uiPriority="63"/>
    <w:lsdException w:name="Medium Shading 2 Accent 3" w:locked="0" w:semiHidden="0" w:uiPriority="64"/>
    <w:lsdException w:name="Medium List 1 Accent 3" w:locked="0" w:semiHidden="0" w:uiPriority="65"/>
    <w:lsdException w:name="Medium List 2 Accent 3" w:locked="0" w:semiHidden="0" w:uiPriority="66"/>
    <w:lsdException w:name="Medium Grid 1 Accent 3" w:locked="0" w:semiHidden="0" w:uiPriority="67"/>
    <w:lsdException w:name="Medium Grid 2 Accent 3" w:locked="0" w:semiHidden="0" w:uiPriority="68"/>
    <w:lsdException w:name="Medium Grid 3 Accent 3" w:locked="0" w:semiHidden="0" w:uiPriority="69"/>
    <w:lsdException w:name="Dark List Accent 3" w:locked="0" w:semiHidden="0" w:uiPriority="70"/>
    <w:lsdException w:name="Colorful Shading Accent 3" w:locked="0" w:semiHidden="0" w:uiPriority="71"/>
    <w:lsdException w:name="Colorful List Accent 3" w:locked="0" w:semiHidden="0" w:uiPriority="72"/>
    <w:lsdException w:name="Colorful Grid Accent 3" w:locked="0" w:semiHidden="0" w:uiPriority="73"/>
    <w:lsdException w:name="Light Shading Accent 4" w:locked="0" w:semiHidden="0" w:uiPriority="60"/>
    <w:lsdException w:name="Light List Accent 4" w:locked="0" w:semiHidden="0" w:uiPriority="61"/>
    <w:lsdException w:name="Light Grid Accent 4" w:locked="0" w:semiHidden="0" w:uiPriority="62"/>
    <w:lsdException w:name="Medium Shading 1 Accent 4" w:locked="0" w:semiHidden="0" w:uiPriority="63"/>
    <w:lsdException w:name="Medium Shading 2 Accent 4" w:locked="0" w:semiHidden="0" w:uiPriority="64"/>
    <w:lsdException w:name="Medium List 1 Accent 4" w:locked="0" w:semiHidden="0" w:uiPriority="65"/>
    <w:lsdException w:name="Medium List 2 Accent 4" w:locked="0" w:semiHidden="0" w:uiPriority="66"/>
    <w:lsdException w:name="Medium Grid 1 Accent 4" w:locked="0" w:semiHidden="0" w:uiPriority="67"/>
    <w:lsdException w:name="Medium Grid 2 Accent 4" w:locked="0" w:semiHidden="0" w:uiPriority="68"/>
    <w:lsdException w:name="Medium Grid 3 Accent 4" w:locked="0" w:semiHidden="0" w:uiPriority="69"/>
    <w:lsdException w:name="Dark List Accent 4" w:locked="0" w:semiHidden="0" w:uiPriority="70"/>
    <w:lsdException w:name="Colorful Shading Accent 4" w:locked="0" w:semiHidden="0" w:uiPriority="71"/>
    <w:lsdException w:name="Colorful List Accent 4" w:locked="0" w:semiHidden="0" w:uiPriority="72"/>
    <w:lsdException w:name="Colorful Grid Accent 4" w:locked="0" w:semiHidden="0" w:uiPriority="73"/>
    <w:lsdException w:name="Light Shading Accent 5" w:locked="0" w:semiHidden="0" w:uiPriority="60"/>
    <w:lsdException w:name="Light List Accent 5" w:locked="0" w:semiHidden="0" w:uiPriority="61"/>
    <w:lsdException w:name="Light Grid Accent 5" w:locked="0" w:semiHidden="0" w:uiPriority="62"/>
    <w:lsdException w:name="Medium Shading 1 Accent 5" w:locked="0" w:semiHidden="0" w:uiPriority="63"/>
    <w:lsdException w:name="Medium Shading 2 Accent 5" w:locked="0" w:semiHidden="0" w:uiPriority="64"/>
    <w:lsdException w:name="Medium List 1 Accent 5" w:locked="0" w:semiHidden="0" w:uiPriority="65"/>
    <w:lsdException w:name="Medium List 2 Accent 5" w:locked="0" w:semiHidden="0" w:uiPriority="66"/>
    <w:lsdException w:name="Medium Grid 1 Accent 5" w:locked="0" w:semiHidden="0" w:uiPriority="67"/>
    <w:lsdException w:name="Medium Grid 2 Accent 5" w:locked="0" w:semiHidden="0" w:uiPriority="68"/>
    <w:lsdException w:name="Medium Grid 3 Accent 5" w:locked="0" w:semiHidden="0" w:uiPriority="69"/>
    <w:lsdException w:name="Dark List Accent 5" w:locked="0" w:semiHidden="0" w:uiPriority="70"/>
    <w:lsdException w:name="Colorful Shading Accent 5" w:locked="0" w:semiHidden="0" w:uiPriority="71"/>
    <w:lsdException w:name="Colorful List Accent 5" w:locked="0" w:semiHidden="0" w:uiPriority="72"/>
    <w:lsdException w:name="Colorful Grid Accent 5" w:locked="0" w:semiHidden="0" w:uiPriority="73"/>
    <w:lsdException w:name="Light Shading Accent 6" w:locked="0" w:semiHidden="0" w:uiPriority="60"/>
    <w:lsdException w:name="Light List Accent 6" w:locked="0" w:semiHidden="0" w:uiPriority="61"/>
    <w:lsdException w:name="Light Grid Accent 6" w:locked="0" w:semiHidden="0" w:uiPriority="62"/>
    <w:lsdException w:name="Medium Shading 1 Accent 6" w:locked="0" w:semiHidden="0" w:uiPriority="63"/>
    <w:lsdException w:name="Medium Shading 2 Accent 6" w:locked="0" w:semiHidden="0" w:uiPriority="64"/>
    <w:lsdException w:name="Medium List 1 Accent 6" w:locked="0" w:semiHidden="0" w:uiPriority="65"/>
    <w:lsdException w:name="Medium List 2 Accent 6" w:locked="0" w:semiHidden="0" w:uiPriority="66"/>
    <w:lsdException w:name="Medium Grid 1 Accent 6" w:locked="0" w:semiHidden="0" w:uiPriority="67"/>
    <w:lsdException w:name="Medium Grid 2 Accent 6" w:locked="0" w:semiHidden="0" w:uiPriority="68"/>
    <w:lsdException w:name="Medium Grid 3 Accent 6" w:locked="0" w:semiHidden="0" w:uiPriority="69"/>
    <w:lsdException w:name="Dark List Accent 6" w:locked="0" w:semiHidden="0" w:uiPriority="70"/>
    <w:lsdException w:name="Colorful Shading Accent 6" w:locked="0" w:semiHidden="0" w:uiPriority="71"/>
    <w:lsdException w:name="Colorful List Accent 6" w:locked="0" w:semiHidden="0" w:uiPriority="72"/>
    <w:lsdException w:name="Colorful Grid Accent 6" w:locked="0" w:semiHidden="0" w:uiPriority="73"/>
    <w:lsdException w:name="Subtle Emphasis" w:locked="0" w:semiHidden="0" w:uiPriority="19" w:qFormat="1"/>
    <w:lsdException w:name="Intense Emphasis" w:locked="0" w:semiHidden="0" w:uiPriority="21" w:qFormat="1"/>
    <w:lsdException w:name="Subtle Reference" w:locked="0" w:semiHidden="0" w:uiPriority="31" w:qFormat="1"/>
    <w:lsdException w:name="Intense Reference" w:locked="0" w:semiHidden="0" w:uiPriority="32" w:qFormat="1"/>
    <w:lsdException w:name="Book Title" w:locked="0" w:semiHidden="0" w:uiPriority="33" w:qFormat="1"/>
    <w:lsdException w:name="Bibliography" w:locked="0" w:uiPriority="37" w:unhideWhenUsed="1"/>
    <w:lsdException w:name="TOC Heading" w:locked="0" w:uiPriority="39" w:unhideWhenUsed="1" w:qFormat="1"/>
  </w:latentStyles>
  <w:style w:type="paragraph" w:default="1" w:styleId="Standard">
    <w:name w:val="Normal"/>
    <w:qFormat/>
    <w:rsid w:val="0099029D"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99029D"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99029D"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val="en-GB" w:eastAsia="en-US"/>
    </w:rPr>
  </w:style>
  <w:style w:type="paragraph" w:styleId="berschrift3">
    <w:name w:val="heading 3"/>
    <w:basedOn w:val="berschrift2"/>
    <w:next w:val="Textkrper"/>
    <w:link w:val="berschrift3Zchn"/>
    <w:uiPriority w:val="99"/>
    <w:qFormat/>
    <w:rsid w:val="0099029D"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99029D"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  <w:lang w:val="en-GB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99029D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9029D"/>
    <w:pPr>
      <w:keepNext/>
      <w:jc w:val="center"/>
      <w:outlineLvl w:val="5"/>
    </w:pPr>
    <w:rPr>
      <w:rFonts w:ascii="Calibri" w:hAnsi="Calibri"/>
      <w:b/>
      <w:bCs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9029D"/>
    <w:pPr>
      <w:keepNext/>
      <w:spacing w:after="120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99029D"/>
    <w:pPr>
      <w:keepNext/>
      <w:spacing w:after="120"/>
      <w:ind w:left="-540" w:firstLine="5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99029D"/>
    <w:pPr>
      <w:keepNext/>
      <w:jc w:val="center"/>
      <w:outlineLvl w:val="8"/>
    </w:pPr>
    <w:rPr>
      <w:rFonts w:ascii="Cambria" w:hAnsi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C1222"/>
    <w:rPr>
      <w:rFonts w:ascii="Arial" w:hAnsi="Arial"/>
      <w:color w:val="000000"/>
      <w:sz w:val="24"/>
      <w:lang w:val="en-GB" w:eastAsia="de-DE"/>
    </w:rPr>
  </w:style>
  <w:style w:type="character" w:customStyle="1" w:styleId="berschrift2Zchn">
    <w:name w:val="Überschrift 2 Zchn"/>
    <w:link w:val="berschrift2"/>
    <w:uiPriority w:val="99"/>
    <w:locked/>
    <w:rsid w:val="003E4777"/>
    <w:rPr>
      <w:rFonts w:ascii="Arial" w:hAnsi="Arial"/>
      <w:color w:val="000000"/>
      <w:sz w:val="24"/>
      <w:lang w:val="en-GB" w:eastAsia="en-US"/>
    </w:rPr>
  </w:style>
  <w:style w:type="character" w:customStyle="1" w:styleId="berschrift3Zchn">
    <w:name w:val="Überschrift 3 Zchn"/>
    <w:link w:val="berschrift3"/>
    <w:uiPriority w:val="99"/>
    <w:semiHidden/>
    <w:locked/>
    <w:rsid w:val="007C1222"/>
    <w:rPr>
      <w:rFonts w:ascii="Arial" w:hAnsi="Arial"/>
      <w:color w:val="000000"/>
      <w:spacing w:val="6"/>
      <w:sz w:val="24"/>
      <w:lang w:val="fr-FR" w:eastAsia="en-US"/>
    </w:rPr>
  </w:style>
  <w:style w:type="character" w:customStyle="1" w:styleId="berschrift4Zchn">
    <w:name w:val="Überschrift 4 Zchn"/>
    <w:link w:val="berschrift4"/>
    <w:uiPriority w:val="99"/>
    <w:semiHidden/>
    <w:locked/>
    <w:rsid w:val="007C1222"/>
    <w:rPr>
      <w:rFonts w:ascii="Arial" w:hAnsi="Arial"/>
      <w:color w:val="000000"/>
      <w:sz w:val="24"/>
      <w:lang w:val="en-GB" w:eastAsia="de-DE"/>
    </w:rPr>
  </w:style>
  <w:style w:type="character" w:customStyle="1" w:styleId="berschrift5Zchn">
    <w:name w:val="Überschrift 5 Zchn"/>
    <w:link w:val="berschrift5"/>
    <w:uiPriority w:val="99"/>
    <w:semiHidden/>
    <w:locked/>
    <w:rsid w:val="007C1222"/>
    <w:rPr>
      <w:rFonts w:ascii="Calibri" w:hAnsi="Calibri"/>
      <w:b/>
      <w:i/>
      <w:sz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7C1222"/>
    <w:rPr>
      <w:rFonts w:ascii="Calibri" w:hAnsi="Calibri"/>
      <w:b/>
    </w:rPr>
  </w:style>
  <w:style w:type="character" w:customStyle="1" w:styleId="berschrift7Zchn">
    <w:name w:val="Überschrift 7 Zchn"/>
    <w:link w:val="berschrift7"/>
    <w:uiPriority w:val="99"/>
    <w:semiHidden/>
    <w:locked/>
    <w:rsid w:val="007C1222"/>
    <w:rPr>
      <w:rFonts w:ascii="Calibri" w:hAnsi="Calibri"/>
      <w:sz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7C1222"/>
    <w:rPr>
      <w:rFonts w:ascii="Calibri" w:hAnsi="Calibri"/>
      <w:i/>
      <w:sz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7C1222"/>
    <w:rPr>
      <w:rFonts w:ascii="Cambria" w:hAnsi="Cambria"/>
    </w:rPr>
  </w:style>
  <w:style w:type="paragraph" w:styleId="Textkrper">
    <w:name w:val="Body Text"/>
    <w:basedOn w:val="Standard"/>
    <w:link w:val="TextkrperZchn"/>
    <w:uiPriority w:val="99"/>
    <w:rsid w:val="0099029D"/>
    <w:pPr>
      <w:spacing w:after="120"/>
    </w:pPr>
  </w:style>
  <w:style w:type="character" w:customStyle="1" w:styleId="TextkrperZchn">
    <w:name w:val="Textkörper Zchn"/>
    <w:link w:val="Textkrper"/>
    <w:uiPriority w:val="99"/>
    <w:semiHidden/>
    <w:locked/>
    <w:rsid w:val="007C1222"/>
    <w:rPr>
      <w:sz w:val="20"/>
    </w:rPr>
  </w:style>
  <w:style w:type="paragraph" w:customStyle="1" w:styleId="PSIStandard">
    <w:name w:val="PSI Standard"/>
    <w:basedOn w:val="Standard"/>
    <w:uiPriority w:val="99"/>
    <w:rsid w:val="0099029D"/>
    <w:pPr>
      <w:spacing w:line="300" w:lineRule="exact"/>
    </w:pPr>
    <w:rPr>
      <w:sz w:val="22"/>
    </w:rPr>
  </w:style>
  <w:style w:type="paragraph" w:styleId="Kopfzeile">
    <w:name w:val="header"/>
    <w:basedOn w:val="Standard"/>
    <w:link w:val="KopfzeileZchn"/>
    <w:uiPriority w:val="99"/>
    <w:rsid w:val="0099029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C1222"/>
    <w:rPr>
      <w:sz w:val="20"/>
    </w:rPr>
  </w:style>
  <w:style w:type="paragraph" w:styleId="Fuzeile">
    <w:name w:val="footer"/>
    <w:basedOn w:val="Standard"/>
    <w:link w:val="FuzeileZchn"/>
    <w:uiPriority w:val="99"/>
    <w:rsid w:val="0099029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C1222"/>
    <w:rPr>
      <w:sz w:val="20"/>
    </w:rPr>
  </w:style>
  <w:style w:type="character" w:styleId="Seitenzahl">
    <w:name w:val="page number"/>
    <w:uiPriority w:val="99"/>
    <w:rsid w:val="0099029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99029D"/>
    <w:rPr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C1222"/>
    <w:rPr>
      <w:sz w:val="2"/>
    </w:rPr>
  </w:style>
  <w:style w:type="character" w:styleId="Hyperlink">
    <w:name w:val="Hyperlink"/>
    <w:uiPriority w:val="99"/>
    <w:rsid w:val="0099029D"/>
    <w:rPr>
      <w:rFonts w:cs="Times New Roman"/>
      <w:color w:val="0000FF"/>
      <w:u w:val="single"/>
    </w:rPr>
  </w:style>
  <w:style w:type="character" w:styleId="BesuchterHyperlink">
    <w:name w:val="FollowedHyperlink"/>
    <w:uiPriority w:val="99"/>
    <w:rsid w:val="0099029D"/>
    <w:rPr>
      <w:rFonts w:cs="Times New Roman"/>
      <w:color w:val="800080"/>
      <w:u w:val="single"/>
    </w:rPr>
  </w:style>
  <w:style w:type="character" w:styleId="Kommentarzeichen">
    <w:name w:val="annotation reference"/>
    <w:uiPriority w:val="99"/>
    <w:semiHidden/>
    <w:rsid w:val="0099029D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9029D"/>
  </w:style>
  <w:style w:type="character" w:customStyle="1" w:styleId="KommentartextZchn">
    <w:name w:val="Kommentartext Zchn"/>
    <w:link w:val="Kommentartext"/>
    <w:uiPriority w:val="99"/>
    <w:semiHidden/>
    <w:locked/>
    <w:rsid w:val="007C1222"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99029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locked/>
    <w:rsid w:val="007C1222"/>
    <w:rPr>
      <w:b/>
      <w:sz w:val="20"/>
    </w:rPr>
  </w:style>
  <w:style w:type="paragraph" w:customStyle="1" w:styleId="BulettKreisEinrck">
    <w:name w:val="Bulett Kreis Einrück"/>
    <w:basedOn w:val="Standard"/>
    <w:uiPriority w:val="99"/>
    <w:rsid w:val="0099029D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uiPriority w:val="99"/>
    <w:rsid w:val="0099029D"/>
    <w:rPr>
      <w:rFonts w:ascii="Century Gothic" w:hAnsi="Century Gothic"/>
      <w:lang w:val="en-US" w:eastAsia="de-DE"/>
    </w:rPr>
  </w:style>
  <w:style w:type="paragraph" w:customStyle="1" w:styleId="BulletFett">
    <w:name w:val="Bullet Fett"/>
    <w:basedOn w:val="Standard"/>
    <w:autoRedefine/>
    <w:uiPriority w:val="99"/>
    <w:rsid w:val="0099029D"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Standard"/>
    <w:autoRedefine/>
    <w:uiPriority w:val="99"/>
    <w:rsid w:val="0099029D"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kumentstruktur">
    <w:name w:val="Document Map"/>
    <w:basedOn w:val="Standard"/>
    <w:link w:val="DokumentstrukturZchn"/>
    <w:uiPriority w:val="99"/>
    <w:semiHidden/>
    <w:rsid w:val="0099029D"/>
    <w:pPr>
      <w:shd w:val="clear" w:color="auto" w:fill="000080"/>
    </w:pPr>
    <w:rPr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7C1222"/>
    <w:rPr>
      <w:sz w:val="2"/>
    </w:rPr>
  </w:style>
  <w:style w:type="paragraph" w:customStyle="1" w:styleId="msolistparagraph0">
    <w:name w:val="msolistparagraph"/>
    <w:basedOn w:val="Standard"/>
    <w:uiPriority w:val="99"/>
    <w:rsid w:val="0099029D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rsid w:val="0099029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enabsatz1">
    <w:name w:val="Listenabsatz1"/>
    <w:basedOn w:val="Standard"/>
    <w:uiPriority w:val="99"/>
    <w:rsid w:val="0099029D"/>
    <w:pPr>
      <w:ind w:left="720"/>
      <w:contextualSpacing/>
    </w:pPr>
    <w:rPr>
      <w:sz w:val="24"/>
      <w:szCs w:val="24"/>
      <w:lang w:val="en-US" w:eastAsia="en-US"/>
    </w:rPr>
  </w:style>
  <w:style w:type="character" w:styleId="Fett">
    <w:name w:val="Strong"/>
    <w:uiPriority w:val="99"/>
    <w:qFormat/>
    <w:rsid w:val="0099029D"/>
    <w:rPr>
      <w:rFonts w:cs="Times New Roman"/>
      <w:b/>
    </w:rPr>
  </w:style>
  <w:style w:type="character" w:styleId="HTMLSchreibmaschine">
    <w:name w:val="HTML Typewriter"/>
    <w:uiPriority w:val="99"/>
    <w:rsid w:val="0099029D"/>
    <w:rPr>
      <w:rFonts w:ascii="Courier New" w:hAnsi="Courier New" w:cs="Times New Roman"/>
      <w:sz w:val="20"/>
    </w:rPr>
  </w:style>
  <w:style w:type="paragraph" w:styleId="Titel">
    <w:name w:val="Title"/>
    <w:basedOn w:val="Standard"/>
    <w:next w:val="Standard"/>
    <w:link w:val="TitelZchn"/>
    <w:uiPriority w:val="99"/>
    <w:qFormat/>
    <w:rsid w:val="009902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99"/>
    <w:locked/>
    <w:rsid w:val="0099029D"/>
    <w:rPr>
      <w:rFonts w:ascii="Cambria" w:hAnsi="Cambria"/>
      <w:b/>
      <w:kern w:val="28"/>
      <w:sz w:val="32"/>
      <w:lang w:val="de-DE" w:eastAsia="de-DE"/>
    </w:rPr>
  </w:style>
  <w:style w:type="paragraph" w:styleId="Funotentext">
    <w:name w:val="footnote text"/>
    <w:basedOn w:val="Standard"/>
    <w:link w:val="FunotentextZchn"/>
    <w:uiPriority w:val="99"/>
    <w:semiHidden/>
    <w:locked/>
    <w:rsid w:val="0060109D"/>
  </w:style>
  <w:style w:type="character" w:customStyle="1" w:styleId="FunotentextZchn">
    <w:name w:val="Fußnotentext Zchn"/>
    <w:link w:val="Funotentext"/>
    <w:uiPriority w:val="99"/>
    <w:semiHidden/>
    <w:locked/>
    <w:rsid w:val="00453ECB"/>
    <w:rPr>
      <w:sz w:val="20"/>
    </w:rPr>
  </w:style>
  <w:style w:type="character" w:styleId="Funotenzeichen">
    <w:name w:val="footnote reference"/>
    <w:uiPriority w:val="99"/>
    <w:semiHidden/>
    <w:locked/>
    <w:rsid w:val="0060109D"/>
    <w:rPr>
      <w:rFonts w:cs="Times New Roman"/>
      <w:vertAlign w:val="superscript"/>
    </w:rPr>
  </w:style>
  <w:style w:type="paragraph" w:styleId="Listenabsatz">
    <w:name w:val="List Paragraph"/>
    <w:basedOn w:val="Standard"/>
    <w:uiPriority w:val="99"/>
    <w:qFormat/>
    <w:rsid w:val="008963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1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0" w:semiHidden="0" w:uiPriority="0"/>
    <w:lsdException w:name="toc 2" w:locked="0" w:semiHidden="0" w:uiPriority="0"/>
    <w:lsdException w:name="toc 3" w:locked="0" w:semiHidden="0" w:uiPriority="0"/>
    <w:lsdException w:name="toc 4" w:locked="0" w:semiHidden="0" w:uiPriority="0"/>
    <w:lsdException w:name="toc 5" w:locked="0" w:semiHidden="0" w:uiPriority="0"/>
    <w:lsdException w:name="toc 6" w:locked="0" w:semiHidden="0" w:uiPriority="0"/>
    <w:lsdException w:name="toc 7" w:locked="0" w:semiHidden="0" w:uiPriority="0"/>
    <w:lsdException w:name="toc 8" w:locked="0" w:semiHidden="0" w:uiPriority="0"/>
    <w:lsdException w:name="toc 9" w:locked="0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locked="0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0" w:semiHidden="0" w:uiPriority="0"/>
    <w:lsdException w:name="Table Theme" w:unhideWhenUsed="1"/>
    <w:lsdException w:name="Placeholder Text" w:locked="0"/>
    <w:lsdException w:name="No Spacing" w:locked="0" w:semiHidden="0" w:uiPriority="1" w:qFormat="1"/>
    <w:lsdException w:name="Light Shading" w:locked="0" w:semiHidden="0" w:uiPriority="60"/>
    <w:lsdException w:name="Light List" w:locked="0" w:semiHidden="0" w:uiPriority="61"/>
    <w:lsdException w:name="Light Grid" w:locked="0" w:semiHidden="0" w:uiPriority="62"/>
    <w:lsdException w:name="Medium Shading 1" w:locked="0" w:semiHidden="0" w:uiPriority="63"/>
    <w:lsdException w:name="Medium Shading 2" w:locked="0" w:semiHidden="0" w:uiPriority="64"/>
    <w:lsdException w:name="Medium List 1" w:locked="0" w:semiHidden="0" w:uiPriority="65"/>
    <w:lsdException w:name="Medium List 2" w:locked="0" w:semiHidden="0" w:uiPriority="66"/>
    <w:lsdException w:name="Medium Grid 1" w:locked="0" w:semiHidden="0" w:uiPriority="67"/>
    <w:lsdException w:name="Medium Grid 2" w:locked="0" w:semiHidden="0" w:uiPriority="68"/>
    <w:lsdException w:name="Medium Grid 3" w:locked="0" w:semiHidden="0" w:uiPriority="69"/>
    <w:lsdException w:name="Dark List" w:locked="0" w:semiHidden="0" w:uiPriority="70"/>
    <w:lsdException w:name="Colorful Shading" w:locked="0" w:semiHidden="0" w:uiPriority="71"/>
    <w:lsdException w:name="Colorful List" w:locked="0" w:semiHidden="0" w:uiPriority="72"/>
    <w:lsdException w:name="Colorful Grid" w:locked="0" w:semiHidden="0" w:uiPriority="73"/>
    <w:lsdException w:name="Light Shading Accent 1" w:locked="0" w:semiHidden="0" w:uiPriority="60"/>
    <w:lsdException w:name="Light List Accent 1" w:locked="0" w:semiHidden="0" w:uiPriority="61"/>
    <w:lsdException w:name="Light Grid Accent 1" w:locked="0" w:semiHidden="0" w:uiPriority="62"/>
    <w:lsdException w:name="Medium Shading 1 Accent 1" w:locked="0" w:semiHidden="0" w:uiPriority="63"/>
    <w:lsdException w:name="Medium Shading 2 Accent 1" w:locked="0" w:semiHidden="0" w:uiPriority="64"/>
    <w:lsdException w:name="Medium List 1 Accent 1" w:locked="0" w:semiHidden="0" w:uiPriority="65"/>
    <w:lsdException w:name="Revision" w:locked="0"/>
    <w:lsdException w:name="List Paragraph" w:locked="0" w:semiHidden="0" w:qFormat="1"/>
    <w:lsdException w:name="Quote" w:locked="0" w:semiHidden="0" w:uiPriority="29" w:qFormat="1"/>
    <w:lsdException w:name="Intense Quote" w:locked="0" w:semiHidden="0" w:uiPriority="30" w:qFormat="1"/>
    <w:lsdException w:name="Medium List 2 Accent 1" w:locked="0" w:semiHidden="0" w:uiPriority="66"/>
    <w:lsdException w:name="Medium Grid 1 Accent 1" w:locked="0" w:semiHidden="0" w:uiPriority="67"/>
    <w:lsdException w:name="Medium Grid 2 Accent 1" w:locked="0" w:semiHidden="0" w:uiPriority="68"/>
    <w:lsdException w:name="Medium Grid 3 Accent 1" w:locked="0" w:semiHidden="0" w:uiPriority="69"/>
    <w:lsdException w:name="Dark List Accent 1" w:locked="0" w:semiHidden="0" w:uiPriority="70"/>
    <w:lsdException w:name="Colorful Shading Accent 1" w:locked="0" w:semiHidden="0" w:uiPriority="71"/>
    <w:lsdException w:name="Colorful List Accent 1" w:locked="0" w:semiHidden="0" w:uiPriority="72"/>
    <w:lsdException w:name="Colorful Grid Accent 1" w:locked="0" w:semiHidden="0" w:uiPriority="73"/>
    <w:lsdException w:name="Light Shading Accent 2" w:locked="0" w:semiHidden="0" w:uiPriority="60"/>
    <w:lsdException w:name="Light List Accent 2" w:locked="0" w:semiHidden="0" w:uiPriority="61"/>
    <w:lsdException w:name="Light Grid Accent 2" w:locked="0" w:semiHidden="0" w:uiPriority="62"/>
    <w:lsdException w:name="Medium Shading 1 Accent 2" w:locked="0" w:semiHidden="0" w:uiPriority="63"/>
    <w:lsdException w:name="Medium Shading 2 Accent 2" w:locked="0" w:semiHidden="0" w:uiPriority="64"/>
    <w:lsdException w:name="Medium List 1 Accent 2" w:locked="0" w:semiHidden="0" w:uiPriority="65"/>
    <w:lsdException w:name="Medium List 2 Accent 2" w:locked="0" w:semiHidden="0" w:uiPriority="66"/>
    <w:lsdException w:name="Medium Grid 1 Accent 2" w:locked="0" w:semiHidden="0" w:uiPriority="67"/>
    <w:lsdException w:name="Medium Grid 2 Accent 2" w:locked="0" w:semiHidden="0" w:uiPriority="68"/>
    <w:lsdException w:name="Medium Grid 3 Accent 2" w:locked="0" w:semiHidden="0" w:uiPriority="69"/>
    <w:lsdException w:name="Dark List Accent 2" w:locked="0" w:semiHidden="0" w:uiPriority="70"/>
    <w:lsdException w:name="Colorful Shading Accent 2" w:locked="0" w:semiHidden="0" w:uiPriority="71"/>
    <w:lsdException w:name="Colorful List Accent 2" w:locked="0" w:semiHidden="0" w:uiPriority="72"/>
    <w:lsdException w:name="Colorful Grid Accent 2" w:locked="0" w:semiHidden="0" w:uiPriority="73"/>
    <w:lsdException w:name="Light Shading Accent 3" w:locked="0" w:semiHidden="0" w:uiPriority="60"/>
    <w:lsdException w:name="Light List Accent 3" w:locked="0" w:semiHidden="0" w:uiPriority="61"/>
    <w:lsdException w:name="Light Grid Accent 3" w:locked="0" w:semiHidden="0" w:uiPriority="62"/>
    <w:lsdException w:name="Medium Shading 1 Accent 3" w:locked="0" w:semiHidden="0" w:uiPriority="63"/>
    <w:lsdException w:name="Medium Shading 2 Accent 3" w:locked="0" w:semiHidden="0" w:uiPriority="64"/>
    <w:lsdException w:name="Medium List 1 Accent 3" w:locked="0" w:semiHidden="0" w:uiPriority="65"/>
    <w:lsdException w:name="Medium List 2 Accent 3" w:locked="0" w:semiHidden="0" w:uiPriority="66"/>
    <w:lsdException w:name="Medium Grid 1 Accent 3" w:locked="0" w:semiHidden="0" w:uiPriority="67"/>
    <w:lsdException w:name="Medium Grid 2 Accent 3" w:locked="0" w:semiHidden="0" w:uiPriority="68"/>
    <w:lsdException w:name="Medium Grid 3 Accent 3" w:locked="0" w:semiHidden="0" w:uiPriority="69"/>
    <w:lsdException w:name="Dark List Accent 3" w:locked="0" w:semiHidden="0" w:uiPriority="70"/>
    <w:lsdException w:name="Colorful Shading Accent 3" w:locked="0" w:semiHidden="0" w:uiPriority="71"/>
    <w:lsdException w:name="Colorful List Accent 3" w:locked="0" w:semiHidden="0" w:uiPriority="72"/>
    <w:lsdException w:name="Colorful Grid Accent 3" w:locked="0" w:semiHidden="0" w:uiPriority="73"/>
    <w:lsdException w:name="Light Shading Accent 4" w:locked="0" w:semiHidden="0" w:uiPriority="60"/>
    <w:lsdException w:name="Light List Accent 4" w:locked="0" w:semiHidden="0" w:uiPriority="61"/>
    <w:lsdException w:name="Light Grid Accent 4" w:locked="0" w:semiHidden="0" w:uiPriority="62"/>
    <w:lsdException w:name="Medium Shading 1 Accent 4" w:locked="0" w:semiHidden="0" w:uiPriority="63"/>
    <w:lsdException w:name="Medium Shading 2 Accent 4" w:locked="0" w:semiHidden="0" w:uiPriority="64"/>
    <w:lsdException w:name="Medium List 1 Accent 4" w:locked="0" w:semiHidden="0" w:uiPriority="65"/>
    <w:lsdException w:name="Medium List 2 Accent 4" w:locked="0" w:semiHidden="0" w:uiPriority="66"/>
    <w:lsdException w:name="Medium Grid 1 Accent 4" w:locked="0" w:semiHidden="0" w:uiPriority="67"/>
    <w:lsdException w:name="Medium Grid 2 Accent 4" w:locked="0" w:semiHidden="0" w:uiPriority="68"/>
    <w:lsdException w:name="Medium Grid 3 Accent 4" w:locked="0" w:semiHidden="0" w:uiPriority="69"/>
    <w:lsdException w:name="Dark List Accent 4" w:locked="0" w:semiHidden="0" w:uiPriority="70"/>
    <w:lsdException w:name="Colorful Shading Accent 4" w:locked="0" w:semiHidden="0" w:uiPriority="71"/>
    <w:lsdException w:name="Colorful List Accent 4" w:locked="0" w:semiHidden="0" w:uiPriority="72"/>
    <w:lsdException w:name="Colorful Grid Accent 4" w:locked="0" w:semiHidden="0" w:uiPriority="73"/>
    <w:lsdException w:name="Light Shading Accent 5" w:locked="0" w:semiHidden="0" w:uiPriority="60"/>
    <w:lsdException w:name="Light List Accent 5" w:locked="0" w:semiHidden="0" w:uiPriority="61"/>
    <w:lsdException w:name="Light Grid Accent 5" w:locked="0" w:semiHidden="0" w:uiPriority="62"/>
    <w:lsdException w:name="Medium Shading 1 Accent 5" w:locked="0" w:semiHidden="0" w:uiPriority="63"/>
    <w:lsdException w:name="Medium Shading 2 Accent 5" w:locked="0" w:semiHidden="0" w:uiPriority="64"/>
    <w:lsdException w:name="Medium List 1 Accent 5" w:locked="0" w:semiHidden="0" w:uiPriority="65"/>
    <w:lsdException w:name="Medium List 2 Accent 5" w:locked="0" w:semiHidden="0" w:uiPriority="66"/>
    <w:lsdException w:name="Medium Grid 1 Accent 5" w:locked="0" w:semiHidden="0" w:uiPriority="67"/>
    <w:lsdException w:name="Medium Grid 2 Accent 5" w:locked="0" w:semiHidden="0" w:uiPriority="68"/>
    <w:lsdException w:name="Medium Grid 3 Accent 5" w:locked="0" w:semiHidden="0" w:uiPriority="69"/>
    <w:lsdException w:name="Dark List Accent 5" w:locked="0" w:semiHidden="0" w:uiPriority="70"/>
    <w:lsdException w:name="Colorful Shading Accent 5" w:locked="0" w:semiHidden="0" w:uiPriority="71"/>
    <w:lsdException w:name="Colorful List Accent 5" w:locked="0" w:semiHidden="0" w:uiPriority="72"/>
    <w:lsdException w:name="Colorful Grid Accent 5" w:locked="0" w:semiHidden="0" w:uiPriority="73"/>
    <w:lsdException w:name="Light Shading Accent 6" w:locked="0" w:semiHidden="0" w:uiPriority="60"/>
    <w:lsdException w:name="Light List Accent 6" w:locked="0" w:semiHidden="0" w:uiPriority="61"/>
    <w:lsdException w:name="Light Grid Accent 6" w:locked="0" w:semiHidden="0" w:uiPriority="62"/>
    <w:lsdException w:name="Medium Shading 1 Accent 6" w:locked="0" w:semiHidden="0" w:uiPriority="63"/>
    <w:lsdException w:name="Medium Shading 2 Accent 6" w:locked="0" w:semiHidden="0" w:uiPriority="64"/>
    <w:lsdException w:name="Medium List 1 Accent 6" w:locked="0" w:semiHidden="0" w:uiPriority="65"/>
    <w:lsdException w:name="Medium List 2 Accent 6" w:locked="0" w:semiHidden="0" w:uiPriority="66"/>
    <w:lsdException w:name="Medium Grid 1 Accent 6" w:locked="0" w:semiHidden="0" w:uiPriority="67"/>
    <w:lsdException w:name="Medium Grid 2 Accent 6" w:locked="0" w:semiHidden="0" w:uiPriority="68"/>
    <w:lsdException w:name="Medium Grid 3 Accent 6" w:locked="0" w:semiHidden="0" w:uiPriority="69"/>
    <w:lsdException w:name="Dark List Accent 6" w:locked="0" w:semiHidden="0" w:uiPriority="70"/>
    <w:lsdException w:name="Colorful Shading Accent 6" w:locked="0" w:semiHidden="0" w:uiPriority="71"/>
    <w:lsdException w:name="Colorful List Accent 6" w:locked="0" w:semiHidden="0" w:uiPriority="72"/>
    <w:lsdException w:name="Colorful Grid Accent 6" w:locked="0" w:semiHidden="0" w:uiPriority="73"/>
    <w:lsdException w:name="Subtle Emphasis" w:locked="0" w:semiHidden="0" w:uiPriority="19" w:qFormat="1"/>
    <w:lsdException w:name="Intense Emphasis" w:locked="0" w:semiHidden="0" w:uiPriority="21" w:qFormat="1"/>
    <w:lsdException w:name="Subtle Reference" w:locked="0" w:semiHidden="0" w:uiPriority="31" w:qFormat="1"/>
    <w:lsdException w:name="Intense Reference" w:locked="0" w:semiHidden="0" w:uiPriority="32" w:qFormat="1"/>
    <w:lsdException w:name="Book Title" w:locked="0" w:semiHidden="0" w:uiPriority="33" w:qFormat="1"/>
    <w:lsdException w:name="Bibliography" w:locked="0" w:uiPriority="37" w:unhideWhenUsed="1"/>
    <w:lsdException w:name="TOC Heading" w:locked="0" w:uiPriority="39" w:unhideWhenUsed="1" w:qFormat="1"/>
  </w:latentStyles>
  <w:style w:type="paragraph" w:default="1" w:styleId="Standard">
    <w:name w:val="Normal"/>
    <w:qFormat/>
    <w:rsid w:val="0099029D"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99029D"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99029D"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val="en-GB" w:eastAsia="en-US"/>
    </w:rPr>
  </w:style>
  <w:style w:type="paragraph" w:styleId="berschrift3">
    <w:name w:val="heading 3"/>
    <w:basedOn w:val="berschrift2"/>
    <w:next w:val="Textkrper"/>
    <w:link w:val="berschrift3Zchn"/>
    <w:uiPriority w:val="99"/>
    <w:qFormat/>
    <w:rsid w:val="0099029D"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99029D"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  <w:lang w:val="en-GB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99029D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9029D"/>
    <w:pPr>
      <w:keepNext/>
      <w:jc w:val="center"/>
      <w:outlineLvl w:val="5"/>
    </w:pPr>
    <w:rPr>
      <w:rFonts w:ascii="Calibri" w:hAnsi="Calibri"/>
      <w:b/>
      <w:bCs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9029D"/>
    <w:pPr>
      <w:keepNext/>
      <w:spacing w:after="120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99029D"/>
    <w:pPr>
      <w:keepNext/>
      <w:spacing w:after="120"/>
      <w:ind w:left="-540" w:firstLine="5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99029D"/>
    <w:pPr>
      <w:keepNext/>
      <w:jc w:val="center"/>
      <w:outlineLvl w:val="8"/>
    </w:pPr>
    <w:rPr>
      <w:rFonts w:ascii="Cambria" w:hAnsi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C1222"/>
    <w:rPr>
      <w:rFonts w:ascii="Arial" w:hAnsi="Arial"/>
      <w:color w:val="000000"/>
      <w:sz w:val="24"/>
      <w:lang w:val="en-GB" w:eastAsia="de-DE"/>
    </w:rPr>
  </w:style>
  <w:style w:type="character" w:customStyle="1" w:styleId="berschrift2Zchn">
    <w:name w:val="Überschrift 2 Zchn"/>
    <w:link w:val="berschrift2"/>
    <w:uiPriority w:val="99"/>
    <w:locked/>
    <w:rsid w:val="003E4777"/>
    <w:rPr>
      <w:rFonts w:ascii="Arial" w:hAnsi="Arial"/>
      <w:color w:val="000000"/>
      <w:sz w:val="24"/>
      <w:lang w:val="en-GB" w:eastAsia="en-US"/>
    </w:rPr>
  </w:style>
  <w:style w:type="character" w:customStyle="1" w:styleId="berschrift3Zchn">
    <w:name w:val="Überschrift 3 Zchn"/>
    <w:link w:val="berschrift3"/>
    <w:uiPriority w:val="99"/>
    <w:semiHidden/>
    <w:locked/>
    <w:rsid w:val="007C1222"/>
    <w:rPr>
      <w:rFonts w:ascii="Arial" w:hAnsi="Arial"/>
      <w:color w:val="000000"/>
      <w:spacing w:val="6"/>
      <w:sz w:val="24"/>
      <w:lang w:val="fr-FR" w:eastAsia="en-US"/>
    </w:rPr>
  </w:style>
  <w:style w:type="character" w:customStyle="1" w:styleId="berschrift4Zchn">
    <w:name w:val="Überschrift 4 Zchn"/>
    <w:link w:val="berschrift4"/>
    <w:uiPriority w:val="99"/>
    <w:semiHidden/>
    <w:locked/>
    <w:rsid w:val="007C1222"/>
    <w:rPr>
      <w:rFonts w:ascii="Arial" w:hAnsi="Arial"/>
      <w:color w:val="000000"/>
      <w:sz w:val="24"/>
      <w:lang w:val="en-GB" w:eastAsia="de-DE"/>
    </w:rPr>
  </w:style>
  <w:style w:type="character" w:customStyle="1" w:styleId="berschrift5Zchn">
    <w:name w:val="Überschrift 5 Zchn"/>
    <w:link w:val="berschrift5"/>
    <w:uiPriority w:val="99"/>
    <w:semiHidden/>
    <w:locked/>
    <w:rsid w:val="007C1222"/>
    <w:rPr>
      <w:rFonts w:ascii="Calibri" w:hAnsi="Calibri"/>
      <w:b/>
      <w:i/>
      <w:sz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7C1222"/>
    <w:rPr>
      <w:rFonts w:ascii="Calibri" w:hAnsi="Calibri"/>
      <w:b/>
    </w:rPr>
  </w:style>
  <w:style w:type="character" w:customStyle="1" w:styleId="berschrift7Zchn">
    <w:name w:val="Überschrift 7 Zchn"/>
    <w:link w:val="berschrift7"/>
    <w:uiPriority w:val="99"/>
    <w:semiHidden/>
    <w:locked/>
    <w:rsid w:val="007C1222"/>
    <w:rPr>
      <w:rFonts w:ascii="Calibri" w:hAnsi="Calibri"/>
      <w:sz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7C1222"/>
    <w:rPr>
      <w:rFonts w:ascii="Calibri" w:hAnsi="Calibri"/>
      <w:i/>
      <w:sz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7C1222"/>
    <w:rPr>
      <w:rFonts w:ascii="Cambria" w:hAnsi="Cambria"/>
    </w:rPr>
  </w:style>
  <w:style w:type="paragraph" w:styleId="Textkrper">
    <w:name w:val="Body Text"/>
    <w:basedOn w:val="Standard"/>
    <w:link w:val="TextkrperZchn"/>
    <w:uiPriority w:val="99"/>
    <w:rsid w:val="0099029D"/>
    <w:pPr>
      <w:spacing w:after="120"/>
    </w:pPr>
  </w:style>
  <w:style w:type="character" w:customStyle="1" w:styleId="TextkrperZchn">
    <w:name w:val="Textkörper Zchn"/>
    <w:link w:val="Textkrper"/>
    <w:uiPriority w:val="99"/>
    <w:semiHidden/>
    <w:locked/>
    <w:rsid w:val="007C1222"/>
    <w:rPr>
      <w:sz w:val="20"/>
    </w:rPr>
  </w:style>
  <w:style w:type="paragraph" w:customStyle="1" w:styleId="PSIStandard">
    <w:name w:val="PSI Standard"/>
    <w:basedOn w:val="Standard"/>
    <w:uiPriority w:val="99"/>
    <w:rsid w:val="0099029D"/>
    <w:pPr>
      <w:spacing w:line="300" w:lineRule="exact"/>
    </w:pPr>
    <w:rPr>
      <w:sz w:val="22"/>
    </w:rPr>
  </w:style>
  <w:style w:type="paragraph" w:styleId="Kopfzeile">
    <w:name w:val="header"/>
    <w:basedOn w:val="Standard"/>
    <w:link w:val="KopfzeileZchn"/>
    <w:uiPriority w:val="99"/>
    <w:rsid w:val="0099029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C1222"/>
    <w:rPr>
      <w:sz w:val="20"/>
    </w:rPr>
  </w:style>
  <w:style w:type="paragraph" w:styleId="Fuzeile">
    <w:name w:val="footer"/>
    <w:basedOn w:val="Standard"/>
    <w:link w:val="FuzeileZchn"/>
    <w:uiPriority w:val="99"/>
    <w:rsid w:val="0099029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C1222"/>
    <w:rPr>
      <w:sz w:val="20"/>
    </w:rPr>
  </w:style>
  <w:style w:type="character" w:styleId="Seitenzahl">
    <w:name w:val="page number"/>
    <w:uiPriority w:val="99"/>
    <w:rsid w:val="0099029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99029D"/>
    <w:rPr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C1222"/>
    <w:rPr>
      <w:sz w:val="2"/>
    </w:rPr>
  </w:style>
  <w:style w:type="character" w:styleId="Hyperlink">
    <w:name w:val="Hyperlink"/>
    <w:uiPriority w:val="99"/>
    <w:rsid w:val="0099029D"/>
    <w:rPr>
      <w:rFonts w:cs="Times New Roman"/>
      <w:color w:val="0000FF"/>
      <w:u w:val="single"/>
    </w:rPr>
  </w:style>
  <w:style w:type="character" w:styleId="BesuchterHyperlink">
    <w:name w:val="FollowedHyperlink"/>
    <w:uiPriority w:val="99"/>
    <w:rsid w:val="0099029D"/>
    <w:rPr>
      <w:rFonts w:cs="Times New Roman"/>
      <w:color w:val="800080"/>
      <w:u w:val="single"/>
    </w:rPr>
  </w:style>
  <w:style w:type="character" w:styleId="Kommentarzeichen">
    <w:name w:val="annotation reference"/>
    <w:uiPriority w:val="99"/>
    <w:semiHidden/>
    <w:rsid w:val="0099029D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9029D"/>
  </w:style>
  <w:style w:type="character" w:customStyle="1" w:styleId="KommentartextZchn">
    <w:name w:val="Kommentartext Zchn"/>
    <w:link w:val="Kommentartext"/>
    <w:uiPriority w:val="99"/>
    <w:semiHidden/>
    <w:locked/>
    <w:rsid w:val="007C1222"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99029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locked/>
    <w:rsid w:val="007C1222"/>
    <w:rPr>
      <w:b/>
      <w:sz w:val="20"/>
    </w:rPr>
  </w:style>
  <w:style w:type="paragraph" w:customStyle="1" w:styleId="BulettKreisEinrck">
    <w:name w:val="Bulett Kreis Einrück"/>
    <w:basedOn w:val="Standard"/>
    <w:uiPriority w:val="99"/>
    <w:rsid w:val="0099029D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uiPriority w:val="99"/>
    <w:rsid w:val="0099029D"/>
    <w:rPr>
      <w:rFonts w:ascii="Century Gothic" w:hAnsi="Century Gothic"/>
      <w:lang w:val="en-US" w:eastAsia="de-DE"/>
    </w:rPr>
  </w:style>
  <w:style w:type="paragraph" w:customStyle="1" w:styleId="BulletFett">
    <w:name w:val="Bullet Fett"/>
    <w:basedOn w:val="Standard"/>
    <w:autoRedefine/>
    <w:uiPriority w:val="99"/>
    <w:rsid w:val="0099029D"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Standard"/>
    <w:autoRedefine/>
    <w:uiPriority w:val="99"/>
    <w:rsid w:val="0099029D"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kumentstruktur">
    <w:name w:val="Document Map"/>
    <w:basedOn w:val="Standard"/>
    <w:link w:val="DokumentstrukturZchn"/>
    <w:uiPriority w:val="99"/>
    <w:semiHidden/>
    <w:rsid w:val="0099029D"/>
    <w:pPr>
      <w:shd w:val="clear" w:color="auto" w:fill="000080"/>
    </w:pPr>
    <w:rPr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7C1222"/>
    <w:rPr>
      <w:sz w:val="2"/>
    </w:rPr>
  </w:style>
  <w:style w:type="paragraph" w:customStyle="1" w:styleId="msolistparagraph0">
    <w:name w:val="msolistparagraph"/>
    <w:basedOn w:val="Standard"/>
    <w:uiPriority w:val="99"/>
    <w:rsid w:val="0099029D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rsid w:val="0099029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enabsatz1">
    <w:name w:val="Listenabsatz1"/>
    <w:basedOn w:val="Standard"/>
    <w:uiPriority w:val="99"/>
    <w:rsid w:val="0099029D"/>
    <w:pPr>
      <w:ind w:left="720"/>
      <w:contextualSpacing/>
    </w:pPr>
    <w:rPr>
      <w:sz w:val="24"/>
      <w:szCs w:val="24"/>
      <w:lang w:val="en-US" w:eastAsia="en-US"/>
    </w:rPr>
  </w:style>
  <w:style w:type="character" w:styleId="Fett">
    <w:name w:val="Strong"/>
    <w:uiPriority w:val="99"/>
    <w:qFormat/>
    <w:rsid w:val="0099029D"/>
    <w:rPr>
      <w:rFonts w:cs="Times New Roman"/>
      <w:b/>
    </w:rPr>
  </w:style>
  <w:style w:type="character" w:styleId="HTMLSchreibmaschine">
    <w:name w:val="HTML Typewriter"/>
    <w:uiPriority w:val="99"/>
    <w:rsid w:val="0099029D"/>
    <w:rPr>
      <w:rFonts w:ascii="Courier New" w:hAnsi="Courier New" w:cs="Times New Roman"/>
      <w:sz w:val="20"/>
    </w:rPr>
  </w:style>
  <w:style w:type="paragraph" w:styleId="Titel">
    <w:name w:val="Title"/>
    <w:basedOn w:val="Standard"/>
    <w:next w:val="Standard"/>
    <w:link w:val="TitelZchn"/>
    <w:uiPriority w:val="99"/>
    <w:qFormat/>
    <w:rsid w:val="009902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99"/>
    <w:locked/>
    <w:rsid w:val="0099029D"/>
    <w:rPr>
      <w:rFonts w:ascii="Cambria" w:hAnsi="Cambria"/>
      <w:b/>
      <w:kern w:val="28"/>
      <w:sz w:val="32"/>
      <w:lang w:val="de-DE" w:eastAsia="de-DE"/>
    </w:rPr>
  </w:style>
  <w:style w:type="paragraph" w:styleId="Funotentext">
    <w:name w:val="footnote text"/>
    <w:basedOn w:val="Standard"/>
    <w:link w:val="FunotentextZchn"/>
    <w:uiPriority w:val="99"/>
    <w:semiHidden/>
    <w:locked/>
    <w:rsid w:val="0060109D"/>
  </w:style>
  <w:style w:type="character" w:customStyle="1" w:styleId="FunotentextZchn">
    <w:name w:val="Fußnotentext Zchn"/>
    <w:link w:val="Funotentext"/>
    <w:uiPriority w:val="99"/>
    <w:semiHidden/>
    <w:locked/>
    <w:rsid w:val="00453ECB"/>
    <w:rPr>
      <w:sz w:val="20"/>
    </w:rPr>
  </w:style>
  <w:style w:type="character" w:styleId="Funotenzeichen">
    <w:name w:val="footnote reference"/>
    <w:uiPriority w:val="99"/>
    <w:semiHidden/>
    <w:locked/>
    <w:rsid w:val="0060109D"/>
    <w:rPr>
      <w:rFonts w:cs="Times New Roman"/>
      <w:vertAlign w:val="superscript"/>
    </w:rPr>
  </w:style>
  <w:style w:type="paragraph" w:styleId="Listenabsatz">
    <w:name w:val="List Paragraph"/>
    <w:basedOn w:val="Standard"/>
    <w:uiPriority w:val="99"/>
    <w:qFormat/>
    <w:rsid w:val="008963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8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5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63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63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5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5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mmerich.NGMN\AppData\Roaming\Microsoft\Templates\NGMN-Office-WD-222-NGMN_Minutes_Template-R01-1.dotx" TargetMode="External"/></Relationships>
</file>

<file path=word/theme/theme1.xml><?xml version="1.0" encoding="utf-8"?>
<a:theme xmlns:a="http://schemas.openxmlformats.org/drawingml/2006/main" name="Office Theme">
  <a:themeElements>
    <a:clrScheme name="NGMN">
      <a:dk1>
        <a:srgbClr val="000000"/>
      </a:dk1>
      <a:lt1>
        <a:srgbClr val="FFFFFF"/>
      </a:lt1>
      <a:dk2>
        <a:srgbClr val="002060"/>
      </a:dk2>
      <a:lt2>
        <a:srgbClr val="DEE3D0"/>
      </a:lt2>
      <a:accent1>
        <a:srgbClr val="468329"/>
      </a:accent1>
      <a:accent2>
        <a:srgbClr val="B51621"/>
      </a:accent2>
      <a:accent3>
        <a:srgbClr val="868889"/>
      </a:accent3>
      <a:accent4>
        <a:srgbClr val="40A5C5"/>
      </a:accent4>
      <a:accent5>
        <a:srgbClr val="006C98"/>
      </a:accent5>
      <a:accent6>
        <a:srgbClr val="C34E3A"/>
      </a:accent6>
      <a:hlink>
        <a:srgbClr val="0070C0"/>
      </a:hlink>
      <a:folHlink>
        <a:srgbClr val="C6C7C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NGMN-Office-WD-222-NGMN_Minutes_Template-R01-1</Template>
  <TotalTime>0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>Deutsche Telekom AG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Klaus Moschner</dc:creator>
  <cp:lastModifiedBy>Klaus Moschner</cp:lastModifiedBy>
  <cp:revision>2</cp:revision>
  <cp:lastPrinted>2008-02-18T18:18:00Z</cp:lastPrinted>
  <dcterms:created xsi:type="dcterms:W3CDTF">2014-04-08T09:38:00Z</dcterms:created>
  <dcterms:modified xsi:type="dcterms:W3CDTF">2014-04-08T09:38:00Z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OrangeDoc">
    <vt:bool>true</vt:bool>
  </property>
  <property fmtid="{D5CDD505-2E9C-101B-9397-08002B2CF9AE}" pid="4" name="IsMarked">
    <vt:bool>true</vt:bool>
  </property>
  <property fmtid="{D5CDD505-2E9C-101B-9397-08002B2CF9AE}" pid="5" name="UserHasSaved">
    <vt:bool>false</vt:bool>
  </property>
  <property fmtid="{D5CDD505-2E9C-101B-9397-08002B2CF9AE}" pid="6" name="DocSecTitle">
    <vt:lpwstr/>
  </property>
  <property fmtid="{D5CDD505-2E9C-101B-9397-08002B2CF9AE}" pid="7" name="CurSecOpt">
    <vt:lpwstr>4</vt:lpwstr>
  </property>
  <property fmtid="{D5CDD505-2E9C-101B-9397-08002B2CF9AE}" pid="8" name="_new_ms_pID_72543">
    <vt:lpwstr>(3)lbDbhrOv/S/aUv9aV8sMKxe/QkqGuVhw7BOoypmecJMi5QD52q35+9P9mf1ADpiItnU6g6Jc
snWyTOvkQZuxOUeJ51ObskrvBKE1jY8Cot66ysS1AlFdPTzds8Q1ZJl6kSf4qNGQAvC1/sVz
VFaE1SVXNuEaGRJDoKVwZa2U/E1DXoeGa3Jgnek1YG9VNLzy/M40hnp6gywON/GT5FgPgy2I
1zjq5jWDnfk54K6JnC</vt:lpwstr>
  </property>
  <property fmtid="{D5CDD505-2E9C-101B-9397-08002B2CF9AE}" pid="9" name="_new_ms_pID_725431">
    <vt:lpwstr>+mfrJcVip+ICz5YAG+xvaHqWiamukh3IFJT4/jhb7MoSS8VIkjHSV2
49V4NACbUNfsE4zTaxQzBMfy36sTfrEhPhQMWC1K4I0ifzRRvkFBcPQ3s4K9MUfhhfd1ohro
+V2k6GwdCMfJpqjw8fEl4IoTnqBNd7y7dmtbcX6Z2XxM793SZ62hEpWdDdPV6+tTy/DrX/3u
ws7ob3JeUTFfz/Y5MGHhrQk0pyzqmmBXwN/0</vt:lpwstr>
  </property>
  <property fmtid="{D5CDD505-2E9C-101B-9397-08002B2CF9AE}" pid="10" name="_new_ms_pID_725432">
    <vt:lpwstr>05IRv1STSxghenA744A6C657d+0cE3A/RsCy
1L4oqc0aWTvH5PjqzOnuaMy46Umq2GXIgiW4eq/tjiqQprEWLPqxxKJjjsaqf2jvSHr0zWgi
</vt:lpwstr>
  </property>
</Properties>
</file>